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FEEA2" w14:textId="43494AAF" w:rsidR="005B3848" w:rsidRPr="00143DF7" w:rsidRDefault="005B3848" w:rsidP="005B3848">
      <w:pPr>
        <w:pStyle w:val="Naslov2"/>
        <w:spacing w:after="360"/>
        <w:ind w:left="0" w:firstLine="0"/>
        <w:jc w:val="left"/>
        <w:rPr>
          <w:sz w:val="28"/>
          <w:szCs w:val="28"/>
        </w:rPr>
      </w:pPr>
      <w:r w:rsidRPr="00143DF7">
        <w:rPr>
          <w:sz w:val="28"/>
          <w:szCs w:val="28"/>
        </w:rPr>
        <w:br/>
      </w:r>
      <w:r w:rsidR="00E10D7B">
        <w:rPr>
          <w:sz w:val="28"/>
          <w:szCs w:val="28"/>
        </w:rPr>
        <w:t>TITLE PAGE</w:t>
      </w:r>
    </w:p>
    <w:tbl>
      <w:tblPr>
        <w:tblStyle w:val="Tabelamrea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40"/>
      </w:tblGrid>
      <w:tr w:rsidR="0077705B" w:rsidRPr="00143DF7" w14:paraId="161AC36C" w14:textId="77777777" w:rsidTr="006C5809">
        <w:trPr>
          <w:cantSplit/>
          <w:trHeight w:val="255"/>
        </w:trPr>
        <w:tc>
          <w:tcPr>
            <w:tcW w:w="9640" w:type="dxa"/>
          </w:tcPr>
          <w:tbl>
            <w:tblPr>
              <w:tblStyle w:val="Tabelamrea"/>
              <w:tblW w:w="0" w:type="auto"/>
              <w:tblBorders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77705B" w:rsidRPr="00143DF7" w14:paraId="0F15850E" w14:textId="77777777" w:rsidTr="006C5809">
              <w:trPr>
                <w:cantSplit/>
                <w:trHeight w:val="255"/>
                <w:tblHeader/>
              </w:trPr>
              <w:tc>
                <w:tcPr>
                  <w:tcW w:w="9414" w:type="dxa"/>
                </w:tcPr>
                <w:p w14:paraId="7B127B6A" w14:textId="3AFEDACC" w:rsidR="0077705B" w:rsidRPr="00143DF7" w:rsidRDefault="00427C3A" w:rsidP="005C2CB8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bookmarkStart w:id="0" w:name="_Hlk518985799"/>
                  <w:r w:rsidRPr="00427C3A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INVESTOR</w:t>
                  </w:r>
                </w:p>
              </w:tc>
            </w:tr>
          </w:tbl>
          <w:p w14:paraId="479E11B9" w14:textId="77777777" w:rsidR="0077705B" w:rsidRPr="00143DF7" w:rsidRDefault="0077705B" w:rsidP="005C2CB8"/>
        </w:tc>
      </w:tr>
      <w:tr w:rsidR="0077705B" w:rsidRPr="00143DF7" w14:paraId="265E3189" w14:textId="77777777" w:rsidTr="005B2096">
        <w:trPr>
          <w:cantSplit/>
          <w:trHeight w:val="284"/>
        </w:trPr>
        <w:tc>
          <w:tcPr>
            <w:tcW w:w="9640" w:type="dxa"/>
          </w:tcPr>
          <w:tbl>
            <w:tblPr>
              <w:tblW w:w="9356" w:type="dxa"/>
              <w:tblBorders>
                <w:top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5B2096" w:rsidRPr="00143DF7" w14:paraId="0D222C26" w14:textId="77777777" w:rsidTr="00E85CC9">
              <w:trPr>
                <w:trHeight w:val="255"/>
              </w:trPr>
              <w:tc>
                <w:tcPr>
                  <w:tcW w:w="4678" w:type="dxa"/>
                  <w:noWrap/>
                </w:tcPr>
                <w:p w14:paraId="2D695C8C" w14:textId="5AADD14E" w:rsidR="005B2096" w:rsidRPr="00143DF7" w:rsidRDefault="00D03D53" w:rsidP="005C2CB8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D03D53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INVESTOR</w:t>
                  </w:r>
                  <w:r w:rsidR="005B2096"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r w:rsidR="00975E6D" w:rsidRPr="00975E6D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1</w:t>
                  </w:r>
                </w:p>
              </w:tc>
              <w:tc>
                <w:tcPr>
                  <w:tcW w:w="4678" w:type="dxa"/>
                </w:tcPr>
                <w:p w14:paraId="3E1029D9" w14:textId="77777777" w:rsidR="005B2096" w:rsidRPr="006C5809" w:rsidRDefault="005B2096" w:rsidP="005C2CB8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E10D7B" w:rsidRPr="00143DF7" w14:paraId="4135C81A" w14:textId="77777777" w:rsidTr="0007585D">
              <w:trPr>
                <w:trHeight w:val="255"/>
              </w:trPr>
              <w:tc>
                <w:tcPr>
                  <w:tcW w:w="4678" w:type="dxa"/>
                  <w:noWrap/>
                </w:tcPr>
                <w:p w14:paraId="57F2CF60" w14:textId="6CF2F705" w:rsidR="00E10D7B" w:rsidRPr="00143DF7" w:rsidRDefault="00E10D7B" w:rsidP="00E10D7B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name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and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surname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company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name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190A74F6" w14:textId="77777777" w:rsidR="00E10D7B" w:rsidRPr="006C5809" w:rsidRDefault="00E10D7B" w:rsidP="00E10D7B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UNIVERZA V LJUBLJANI</w:t>
                  </w:r>
                </w:p>
              </w:tc>
            </w:tr>
            <w:tr w:rsidR="00E10D7B" w:rsidRPr="00143DF7" w14:paraId="676810DF" w14:textId="77777777" w:rsidTr="0007585D">
              <w:trPr>
                <w:trHeight w:val="255"/>
              </w:trPr>
              <w:tc>
                <w:tcPr>
                  <w:tcW w:w="4678" w:type="dxa"/>
                  <w:noWrap/>
                </w:tcPr>
                <w:p w14:paraId="095B505F" w14:textId="3C5E888D" w:rsidR="00E10D7B" w:rsidRPr="00143DF7" w:rsidRDefault="00E10D7B" w:rsidP="00E10D7B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address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registered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office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company</w:t>
                  </w:r>
                  <w:proofErr w:type="spellEnd"/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0F2707EF" w14:textId="009B63EF" w:rsidR="00E10D7B" w:rsidRPr="006C5809" w:rsidRDefault="00E10D7B" w:rsidP="00E10D7B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Kongresni trg 12, 1000 LJUBLJANA</w:t>
                  </w:r>
                </w:p>
              </w:tc>
            </w:tr>
          </w:tbl>
          <w:p w14:paraId="67E71003" w14:textId="77777777" w:rsidR="0077705B" w:rsidRPr="00143DF7" w:rsidRDefault="0077705B" w:rsidP="005C2CB8"/>
        </w:tc>
      </w:tr>
    </w:tbl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4678"/>
      </w:tblGrid>
      <w:tr w:rsidR="00E10D7B" w:rsidRPr="00143DF7" w14:paraId="224AB9AD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bookmarkEnd w:id="0"/>
          <w:p w14:paraId="069F2492" w14:textId="563F91D9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CONSTRUCTION DATA</w:t>
            </w: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E10D7B" w:rsidRPr="00143DF7" w14:paraId="4975A5F7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455097A" w14:textId="2053F0E7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construction</w:t>
            </w:r>
            <w:proofErr w:type="spellEnd"/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D59649C" w14:textId="1A29B4EB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</w:t>
            </w:r>
          </w:p>
        </w:tc>
      </w:tr>
      <w:tr w:rsidR="00E10D7B" w:rsidRPr="00143DF7" w14:paraId="0357E389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EAE5FF" w14:textId="22D55D95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TYPES OF CONSTRUCTION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865362" w14:textId="0D3081BB" w:rsidR="00E10D7B" w:rsidRPr="00FF1BD3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="00B51234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Potrditev1"/>
            <w:r w:rsidR="00B51234">
              <w:rPr>
                <w:sz w:val="16"/>
                <w:szCs w:val="16"/>
              </w:rPr>
              <w:instrText xml:space="preserve"> FORMCHECKBOX </w:instrText>
            </w:r>
            <w:r w:rsidR="00B51234">
              <w:rPr>
                <w:sz w:val="16"/>
                <w:szCs w:val="16"/>
              </w:rPr>
            </w:r>
            <w:r w:rsidR="00B51234">
              <w:rPr>
                <w:sz w:val="16"/>
                <w:szCs w:val="16"/>
              </w:rPr>
              <w:fldChar w:fldCharType="separate"/>
            </w:r>
            <w:r w:rsidR="00B51234">
              <w:rPr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9B816" w14:textId="2539375F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NEW CONSTRUCTION</w:t>
            </w:r>
          </w:p>
        </w:tc>
      </w:tr>
      <w:tr w:rsidR="003C47D4" w:rsidRPr="00143DF7" w14:paraId="48E3F213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C0B371" w14:textId="77777777" w:rsidR="003C47D4" w:rsidRPr="006C5809" w:rsidRDefault="003C47D4" w:rsidP="003C47D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B0EA7D" w14:textId="77777777" w:rsidR="003C47D4" w:rsidRPr="00FF1BD3" w:rsidRDefault="003C47D4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0A197" w14:textId="56900BA9" w:rsidR="003C47D4" w:rsidRPr="006C5809" w:rsidRDefault="00E10D7B" w:rsidP="003C47D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NEW CONSTRUCTION - EXTENSION</w:t>
            </w:r>
          </w:p>
        </w:tc>
      </w:tr>
      <w:tr w:rsidR="00780AA6" w:rsidRPr="00143DF7" w14:paraId="6940CC15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CAA308" w14:textId="77777777" w:rsidR="00780AA6" w:rsidRPr="006C5809" w:rsidRDefault="00780AA6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2" w:name="_Hlk521480909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DD6BD5" w14:textId="77777777" w:rsidR="00780AA6" w:rsidRPr="00FF1BD3" w:rsidRDefault="00780AA6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EA304" w14:textId="3DCDAD1D" w:rsidR="00780AA6" w:rsidRPr="006C5809" w:rsidRDefault="00E10D7B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RECONSTRUCTION</w:t>
            </w:r>
          </w:p>
        </w:tc>
      </w:tr>
      <w:tr w:rsidR="00780AA6" w:rsidRPr="00143DF7" w14:paraId="36DEEE59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5E23697" w14:textId="77777777" w:rsidR="00780AA6" w:rsidRPr="006C5809" w:rsidRDefault="00780AA6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3" w:name="_Hlk521480922"/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552D74" w14:textId="77777777" w:rsidR="00780AA6" w:rsidRPr="00FF1BD3" w:rsidRDefault="00780AA6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D7284" w14:textId="58F682B6" w:rsidR="00780AA6" w:rsidRPr="006C5809" w:rsidRDefault="00E10D7B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CHANGE IN INTENDED USE</w:t>
            </w:r>
          </w:p>
        </w:tc>
      </w:tr>
      <w:tr w:rsidR="00780AA6" w:rsidRPr="00143DF7" w14:paraId="58A52AA9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6AA640" w14:textId="77777777" w:rsidR="00780AA6" w:rsidRPr="006C5809" w:rsidRDefault="00780AA6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4" w:name="_Hlk521480932"/>
            <w:bookmarkEnd w:id="3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789788" w14:textId="77777777" w:rsidR="00780AA6" w:rsidRPr="00FF1BD3" w:rsidRDefault="00780AA6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9EB50" w14:textId="42D39BA9" w:rsidR="00780AA6" w:rsidRPr="006C5809" w:rsidRDefault="00E10D7B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ENTIRE STRUCTURE REMOVAL</w:t>
            </w:r>
          </w:p>
        </w:tc>
      </w:tr>
      <w:tr w:rsidR="00FE104C" w:rsidRPr="00143DF7" w14:paraId="6542035E" w14:textId="77777777" w:rsidTr="00421EEB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26E130" w14:textId="77777777" w:rsidR="00FE104C" w:rsidRPr="006C5809" w:rsidRDefault="00FE104C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99A62F" w14:textId="4CA5D246" w:rsidR="00FE104C" w:rsidRPr="00FF1BD3" w:rsidRDefault="00FE104C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93850" w14:textId="4E262038" w:rsidR="00FE104C" w:rsidRPr="006C5809" w:rsidRDefault="00E10D7B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LEGALISATION</w:t>
            </w:r>
          </w:p>
        </w:tc>
      </w:tr>
      <w:tr w:rsidR="00FE104C" w:rsidRPr="00143DF7" w14:paraId="63111233" w14:textId="77777777" w:rsidTr="00421EEB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7DAC153" w14:textId="77777777" w:rsidR="00FE104C" w:rsidRPr="006C5809" w:rsidRDefault="00FE104C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E373876" w14:textId="026E282C" w:rsidR="00FE104C" w:rsidRPr="00FF1BD3" w:rsidRDefault="00FE104C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DE041" w14:textId="1A956D2A" w:rsidR="00FE104C" w:rsidRPr="006C5809" w:rsidRDefault="00E10D7B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SMALL RECONSTRUCTION</w:t>
            </w:r>
          </w:p>
        </w:tc>
      </w:tr>
      <w:tr w:rsidR="00421EEB" w:rsidRPr="00143DF7" w14:paraId="0B034531" w14:textId="77777777" w:rsidTr="00561A4A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9AFFE3" w14:textId="77777777" w:rsidR="00421EEB" w:rsidRPr="006C5809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575566" w14:textId="77777777" w:rsidR="00421EEB" w:rsidRPr="00FF1BD3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3EACB" w14:textId="195F1F0A" w:rsidR="00421EEB" w:rsidRPr="006C5809" w:rsidRDefault="00E10D7B" w:rsidP="00561A4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MAINTENANCE</w:t>
            </w:r>
          </w:p>
        </w:tc>
      </w:tr>
      <w:tr w:rsidR="00421EEB" w:rsidRPr="00143DF7" w14:paraId="69742E59" w14:textId="77777777" w:rsidTr="00561A4A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17821B4E" w14:textId="77777777" w:rsidR="00421EEB" w:rsidRPr="006C5809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755E4325" w14:textId="77777777" w:rsidR="00421EEB" w:rsidRPr="00FF1BD3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C42CB0B" w14:textId="17F637AA" w:rsidR="00421EEB" w:rsidRPr="006C5809" w:rsidRDefault="00E10D7B" w:rsidP="00561A4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10D7B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MAINTENANCE WORKS IN THE PUBLIC INTEREST</w:t>
            </w:r>
          </w:p>
        </w:tc>
      </w:tr>
      <w:bookmarkEnd w:id="4"/>
      <w:tr w:rsidR="00E10D7B" w:rsidRPr="00143DF7" w14:paraId="0BF8F826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FDDC4B" w14:textId="35FA0E41" w:rsidR="00E10D7B" w:rsidRPr="006C5809" w:rsidRDefault="00E10D7B" w:rsidP="00E10D7B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DESIGN DOCUMENTATION DATA</w:t>
            </w: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E10D7B" w:rsidRPr="00143DF7" w14:paraId="4CE2D9EF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AE0D31C" w14:textId="50642061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design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type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E0FBD6D" w14:textId="5A987D01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Tender </w:t>
            </w: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Documents</w:t>
            </w:r>
            <w:proofErr w:type="spellEnd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(DZR)</w:t>
            </w:r>
          </w:p>
        </w:tc>
      </w:tr>
      <w:tr w:rsidR="00E10D7B" w:rsidRPr="00143DF7" w14:paraId="3069A5EE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0B5812" w14:textId="088102E0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project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D3E770B" w14:textId="21EA7ABC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362-19</w:t>
            </w:r>
          </w:p>
        </w:tc>
      </w:tr>
      <w:tr w:rsidR="00E10D7B" w:rsidRPr="00143DF7" w14:paraId="05AD24D4" w14:textId="77777777" w:rsidTr="00072FA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6E62011" w14:textId="7B90C72B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expertise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area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691885" w14:textId="77777777" w:rsidR="00E10D7B" w:rsidRPr="009E4D34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BDE9954" w14:textId="77777777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</w:p>
        </w:tc>
      </w:tr>
      <w:tr w:rsidR="00E10D7B" w:rsidRPr="00143DF7" w14:paraId="37708A08" w14:textId="77777777" w:rsidTr="008A3017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1BB9E5FF" w14:textId="5D8A50E4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title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934E3" w14:textId="77777777" w:rsidR="00E10D7B" w:rsidRPr="009E4D34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D2ECCB7" w14:textId="702730E7" w:rsidR="00E10D7B" w:rsidRPr="006C5809" w:rsidRDefault="009A7FB0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from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all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disciplines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Excluding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interior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finishes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furniture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kitchen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</w:p>
        </w:tc>
      </w:tr>
      <w:tr w:rsidR="00E10D7B" w:rsidRPr="00143DF7" w14:paraId="752CE583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CB729F" w14:textId="1D61CF55" w:rsidR="00E10D7B" w:rsidRPr="006C5809" w:rsidRDefault="00E10D7B" w:rsidP="00E10D7B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F939D7" w14:textId="45CEE414" w:rsidR="00E10D7B" w:rsidRPr="006C5809" w:rsidRDefault="009A7FB0" w:rsidP="00E10D7B">
            <w:pPr>
              <w:keepNext/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</w:tr>
      <w:tr w:rsidR="00E10D7B" w:rsidRPr="00143DF7" w14:paraId="5DB1362A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5E717A" w14:textId="2E9C676A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date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B343A66" w14:textId="5BC6E669" w:rsidR="00E10D7B" w:rsidRPr="006C5809" w:rsidRDefault="009C2801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May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2026</w:t>
            </w:r>
          </w:p>
        </w:tc>
      </w:tr>
      <w:tr w:rsidR="00E10D7B" w:rsidRPr="00143DF7" w14:paraId="571810E9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4DA70E38" w14:textId="53DA8C99" w:rsidR="00E10D7B" w:rsidRPr="006C5809" w:rsidRDefault="00E10D7B" w:rsidP="00E10D7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date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revision</w:t>
            </w:r>
            <w:proofErr w:type="spellEnd"/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</w:tcPr>
          <w:p w14:paraId="1CD94AD2" w14:textId="265AE18A" w:rsidR="00E10D7B" w:rsidRPr="006C5809" w:rsidRDefault="00E10D7B" w:rsidP="00E10D7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/</w:t>
            </w:r>
          </w:p>
        </w:tc>
      </w:tr>
      <w:tr w:rsidR="00EC0366" w:rsidRPr="00143DF7" w14:paraId="2AAA6F2D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4DA471" w14:textId="74A2F82C" w:rsidR="00EC0366" w:rsidRPr="006C5809" w:rsidRDefault="00EC0366" w:rsidP="00EC0366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INFORMAT</w:t>
            </w:r>
            <w:r w:rsidR="0090043E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I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ON ABOUT THE DESIGN ENGINEER</w:t>
            </w:r>
          </w:p>
        </w:tc>
      </w:tr>
      <w:tr w:rsidR="00EC0366" w:rsidRPr="00143DF7" w14:paraId="409726E0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64BD35" w14:textId="570E2062" w:rsidR="00EC0366" w:rsidRPr="006C5809" w:rsidRDefault="00EC0366" w:rsidP="00EC0366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design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engineer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(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company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name)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8BB9D88" w14:textId="099F6A70" w:rsidR="00EC0366" w:rsidRPr="006C5809" w:rsidRDefault="00A23B4A" w:rsidP="00EC0366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IBE d.d. / SADAR + VUGA d.o.o.</w:t>
            </w:r>
          </w:p>
        </w:tc>
      </w:tr>
      <w:tr w:rsidR="00EC0366" w:rsidRPr="00143DF7" w14:paraId="215EAD7B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2A8034" w14:textId="218B71E9" w:rsidR="00EC0366" w:rsidRPr="006C5809" w:rsidRDefault="00EC0366" w:rsidP="00EC0366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address</w:t>
            </w:r>
            <w:proofErr w:type="spellEnd"/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D84F959" w14:textId="277B197B" w:rsidR="00EC0366" w:rsidRPr="006C5809" w:rsidRDefault="00A23B4A" w:rsidP="00EC0366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Hajdrihova ul. 4, 1000 Ljubljana / Wolfova ul. 1, 1000 Ljubljana</w:t>
            </w:r>
          </w:p>
        </w:tc>
      </w:tr>
      <w:tr w:rsidR="00EC0366" w:rsidRPr="00143DF7" w14:paraId="7546F262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BBB0C8" w14:textId="4BB4C3C7" w:rsidR="00EC0366" w:rsidRPr="006C5809" w:rsidRDefault="00EC0366" w:rsidP="00EC0366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general manager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779C352" w14:textId="0C2B1382" w:rsidR="00EC0366" w:rsidRPr="006C5809" w:rsidRDefault="00A23B4A" w:rsidP="00EC0366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dr. Franc Sinur / Jurij Sadar, univ. dipl. inž. arh.</w:t>
            </w:r>
          </w:p>
        </w:tc>
      </w:tr>
      <w:tr w:rsidR="00EC0366" w:rsidRPr="00143DF7" w14:paraId="6A8513FA" w14:textId="77777777" w:rsidTr="0007585D">
        <w:trPr>
          <w:trHeight w:val="1021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D6A298" w14:textId="2DC38466" w:rsidR="00EC0366" w:rsidRPr="006C5809" w:rsidRDefault="00EC0366" w:rsidP="00EC036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general manager signature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F285D04" w14:textId="77777777" w:rsidR="00EC0366" w:rsidRPr="00E2106E" w:rsidRDefault="00EC0366" w:rsidP="00EC036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EC0366" w:rsidRPr="00143DF7" w14:paraId="0CB8293D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2AD19C" w14:textId="4CC49583" w:rsidR="00EC0366" w:rsidRPr="006C5809" w:rsidRDefault="00EC0366" w:rsidP="00EC0366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INFORMATION ABOUT THE DESIGN MANAGER</w:t>
            </w:r>
          </w:p>
        </w:tc>
      </w:tr>
      <w:tr w:rsidR="00CD0453" w:rsidRPr="00143DF7" w14:paraId="0F2EC6B1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1EC724" w14:textId="6AD63533" w:rsidR="00CD0453" w:rsidRPr="006C5809" w:rsidRDefault="00CD0453" w:rsidP="00CD045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DESIGN MANAGER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BCA691A" w14:textId="1A1C1352" w:rsidR="00CD0453" w:rsidRPr="006C5809" w:rsidRDefault="00CD0453" w:rsidP="00CD0453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Boštjan Vuga, univ. dipl. inž. arh., grad. </w:t>
            </w:r>
            <w:proofErr w:type="spellStart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dip</w:t>
            </w:r>
            <w:proofErr w:type="spellEnd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 (AA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CD0453" w:rsidRPr="00143DF7" w14:paraId="74AB4CFF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5034A7" w14:textId="2D97F88E" w:rsidR="00CD0453" w:rsidRPr="006C5809" w:rsidRDefault="00CD0453" w:rsidP="00CD045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000AAF5" w14:textId="3977A28D" w:rsidR="00CD0453" w:rsidRPr="006C5809" w:rsidRDefault="00CD0453" w:rsidP="00CD0453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ZAPS A-0035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PA PPN</w:t>
            </w:r>
          </w:p>
        </w:tc>
      </w:tr>
      <w:tr w:rsidR="00CD0453" w:rsidRPr="00143DF7" w14:paraId="5D674075" w14:textId="77777777" w:rsidTr="0007585D">
        <w:trPr>
          <w:trHeight w:val="1021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E8B251" w14:textId="119E50BA" w:rsidR="00CD0453" w:rsidRPr="006C5809" w:rsidRDefault="00CD0453" w:rsidP="00CD045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design manager signature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70D89AA" w14:textId="77777777" w:rsidR="00CD0453" w:rsidRPr="006C5809" w:rsidRDefault="00CD0453" w:rsidP="00CD045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45B47ADD" w14:textId="77777777" w:rsidR="00EF0666" w:rsidRDefault="00EF0666" w:rsidP="00140F31">
      <w:pPr>
        <w:pStyle w:val="Naslov2"/>
        <w:spacing w:after="360"/>
        <w:ind w:left="0" w:firstLine="0"/>
        <w:jc w:val="left"/>
        <w:sectPr w:rsidR="00EF0666" w:rsidSect="001915FE">
          <w:headerReference w:type="default" r:id="rId8"/>
          <w:footerReference w:type="default" r:id="rId9"/>
          <w:type w:val="continuous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325B21FF" w14:textId="57CCF19E" w:rsidR="002227F1" w:rsidRPr="00143DF7" w:rsidRDefault="00140F31" w:rsidP="00140F31">
      <w:pPr>
        <w:pStyle w:val="Naslov2"/>
        <w:spacing w:after="360"/>
        <w:ind w:left="0" w:firstLine="0"/>
        <w:jc w:val="left"/>
        <w:rPr>
          <w:b w:val="0"/>
        </w:rPr>
      </w:pPr>
      <w:r w:rsidRPr="00143DF7">
        <w:rPr>
          <w:sz w:val="28"/>
          <w:szCs w:val="28"/>
        </w:rPr>
        <w:lastRenderedPageBreak/>
        <w:br/>
      </w:r>
      <w:r w:rsidR="00EC0366">
        <w:rPr>
          <w:sz w:val="28"/>
          <w:szCs w:val="28"/>
        </w:rPr>
        <w:t>THE DESIGN EXPERTS INVOLVED</w:t>
      </w:r>
    </w:p>
    <w:tbl>
      <w:tblPr>
        <w:tblStyle w:val="Tabelamrea"/>
        <w:tblW w:w="9355" w:type="dxa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355"/>
      </w:tblGrid>
      <w:tr w:rsidR="00183040" w:rsidRPr="00143DF7" w14:paraId="7E63909B" w14:textId="77777777" w:rsidTr="00183040">
        <w:trPr>
          <w:cantSplit/>
          <w:trHeight w:val="255"/>
          <w:tblHeader/>
        </w:trPr>
        <w:tc>
          <w:tcPr>
            <w:tcW w:w="9355" w:type="dxa"/>
          </w:tcPr>
          <w:p w14:paraId="70FDE516" w14:textId="1BD14F24" w:rsidR="00183040" w:rsidRDefault="00183040" w:rsidP="00183040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THE DESIGN EXPERTS INVOLVED</w:t>
            </w:r>
          </w:p>
        </w:tc>
      </w:tr>
    </w:tbl>
    <w:tbl>
      <w:tblPr>
        <w:tblW w:w="935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1C6139" w:rsidRPr="000049FE" w14:paraId="3FB67257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5D271751" w14:textId="4D88AA43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EC0366">
              <w:rPr>
                <w:rFonts w:cs="Calibri"/>
                <w:color w:val="000000"/>
                <w:sz w:val="18"/>
                <w:szCs w:val="18"/>
                <w:lang w:eastAsia="sl-SI"/>
              </w:rPr>
              <w:t>CERTIFIED ARCHITECTS</w:t>
            </w:r>
          </w:p>
        </w:tc>
      </w:tr>
      <w:tr w:rsidR="001C6139" w:rsidRPr="000049FE" w14:paraId="757B1B7D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54D4D5E" w14:textId="3C18CFE2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119E0038" w14:textId="797A0BD8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Boštjan Vuga, univ. dipl. inž. arh., grad. </w:t>
            </w:r>
            <w:proofErr w:type="spellStart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dip</w:t>
            </w:r>
            <w:proofErr w:type="spellEnd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 (AA), ZAPS 0035 PA PPN</w:t>
            </w:r>
          </w:p>
        </w:tc>
      </w:tr>
      <w:tr w:rsidR="001C6139" w:rsidRPr="000049FE" w14:paraId="67E4FC81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0EDA7EA1" w14:textId="298ECC5E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F388F79" w14:textId="5F65F45C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ARCHITECTURE </w:t>
            </w:r>
          </w:p>
        </w:tc>
      </w:tr>
      <w:tr w:rsidR="001C6139" w:rsidRPr="000049FE" w14:paraId="6EE24D8D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0E4CFC44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3A767E91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Jurij Sadar, univ. dipl. inž. arh., ZAPS 0028 PA PPN</w:t>
            </w:r>
          </w:p>
        </w:tc>
      </w:tr>
      <w:tr w:rsidR="001C6139" w:rsidRPr="000049FE" w14:paraId="1FA30F64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AC601FF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78CCD0B" w14:textId="1A4556DA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ARCHITECTURE </w:t>
            </w:r>
          </w:p>
        </w:tc>
      </w:tr>
      <w:tr w:rsidR="001C6139" w:rsidRPr="000049FE" w14:paraId="21C58D87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675CC98D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6DAD05D4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Miha Čebulj, univ. dipl. inž. arh., m. </w:t>
            </w:r>
            <w:proofErr w:type="spellStart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arch</w:t>
            </w:r>
            <w:proofErr w:type="spellEnd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 (BI), ZAPS 1632 PA*</w:t>
            </w:r>
          </w:p>
        </w:tc>
      </w:tr>
      <w:tr w:rsidR="001C6139" w:rsidRPr="000049FE" w14:paraId="577F33E4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32D34318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3C3EFD10" w14:textId="54BDBDB3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ARCHITECTURE </w:t>
            </w:r>
          </w:p>
        </w:tc>
      </w:tr>
      <w:tr w:rsidR="001C6139" w:rsidRPr="000049FE" w14:paraId="593147B9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2B1DE163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345C6F94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Damjan Holc, univ. dipl. inž. arh., ZAPS 1022 PA PPN</w:t>
            </w:r>
          </w:p>
        </w:tc>
      </w:tr>
      <w:tr w:rsidR="001C6139" w:rsidRPr="000049FE" w14:paraId="6F9FA340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2995E92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558F2588" w14:textId="6323C592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ARCHITECTURE </w:t>
            </w:r>
          </w:p>
        </w:tc>
      </w:tr>
      <w:tr w:rsidR="001C6139" w:rsidRPr="000049FE" w14:paraId="5AA0A69A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08526A2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1F27F2F7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Nina Janković, univ. dipl. inž. arh., ZAPS 0691 PA PPN</w:t>
            </w:r>
          </w:p>
        </w:tc>
      </w:tr>
      <w:tr w:rsidR="001C6139" w:rsidRPr="000049FE" w14:paraId="54B0D089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6024369D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167583C" w14:textId="278808F1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ARCHITECTURE </w:t>
            </w:r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garage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technical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spaces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in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basement</w:t>
            </w:r>
            <w:proofErr w:type="spellEnd"/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2273C105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45A28033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061D05CA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Matej Turk, mag. inž. arh., ZAPS 2334 PA</w:t>
            </w:r>
          </w:p>
        </w:tc>
      </w:tr>
      <w:tr w:rsidR="001C6139" w:rsidRPr="000049FE" w14:paraId="127059EB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4DC09DDB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234B14F9" w14:textId="7BF20A27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ARCHITECTURE </w:t>
            </w:r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spaces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on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ground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floor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677018C7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56B7E243" w14:textId="1A84C0E3" w:rsidR="001C6139" w:rsidRPr="00FB7415" w:rsidRDefault="00E43E28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color w:val="000000"/>
                <w:sz w:val="18"/>
                <w:szCs w:val="18"/>
                <w:lang w:eastAsia="sl-SI"/>
              </w:rPr>
              <w:t>CERTIFIED CIVIL ENGINEERS</w:t>
            </w:r>
          </w:p>
        </w:tc>
      </w:tr>
      <w:tr w:rsidR="001C6139" w:rsidRPr="000049FE" w14:paraId="14AE5A7C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2736E79" w14:textId="47B24D86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3161EC2D" w14:textId="49B85D65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Janko Lisjak, univ. dipl. inž. grad., IZS G-4164</w:t>
            </w:r>
          </w:p>
        </w:tc>
      </w:tr>
      <w:tr w:rsidR="001C6139" w:rsidRPr="000049FE" w14:paraId="27F4B1A6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FD1FC3E" w14:textId="771A7E11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35C6D561" w14:textId="615C314D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CIVIL ENGEENIRING </w:t>
            </w:r>
          </w:p>
        </w:tc>
      </w:tr>
      <w:tr w:rsidR="001C6139" w:rsidRPr="000049FE" w14:paraId="5B6E2B89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6F1CFA52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45BC1493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Slavko Modic, univ. dipl. inž. grad., IZS G-0165</w:t>
            </w:r>
          </w:p>
        </w:tc>
      </w:tr>
      <w:tr w:rsidR="001C6139" w:rsidRPr="000049FE" w14:paraId="59C3534F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2C890255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5B90B6D8" w14:textId="3096C2FB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CIVIL ENGEENIRING </w:t>
            </w:r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structural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analysis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building</w:t>
            </w:r>
            <w:proofErr w:type="spellEnd"/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35D39FC8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0C5E76F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534C6BE2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Jan Mak Bevcl, mag. inž. grad., IZS G-4683</w:t>
            </w:r>
          </w:p>
        </w:tc>
      </w:tr>
      <w:tr w:rsidR="001C6139" w:rsidRPr="000049FE" w14:paraId="3090C625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12A59DF7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B0B6E3B" w14:textId="3CF4C983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CIVIL ENGEENIRING </w:t>
            </w:r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grading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paving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utility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connections</w:t>
            </w:r>
            <w:proofErr w:type="spellEnd"/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7F05C09F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43A0F513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10E6BDA3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Žiga Plevel, mag. inž. grad., G-4815</w:t>
            </w:r>
          </w:p>
        </w:tc>
      </w:tr>
      <w:tr w:rsidR="001C6139" w:rsidRPr="000049FE" w14:paraId="1B14CD72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1ABB8CA0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50B06B64" w14:textId="1F697527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CIVIL ENGEENIRING </w:t>
            </w:r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construction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pit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excavation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shoring</w:t>
            </w:r>
            <w:proofErr w:type="spellEnd"/>
            <w:r w:rsidR="00916264" w:rsidRPr="0091626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2107837A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714FE4C0" w14:textId="487CAE80" w:rsidR="001C6139" w:rsidRPr="00FB7415" w:rsidRDefault="00E43E28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color w:val="000000"/>
                <w:sz w:val="18"/>
                <w:szCs w:val="18"/>
                <w:lang w:eastAsia="sl-SI"/>
              </w:rPr>
              <w:t>CERTIFIED ELECTRICAL ENGINEERS</w:t>
            </w:r>
          </w:p>
        </w:tc>
      </w:tr>
      <w:tr w:rsidR="001C6139" w:rsidRPr="000049FE" w14:paraId="508E4A6D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384B9E30" w14:textId="78BA9961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48005A20" w14:textId="4B3DD7B5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Robert Bobovnik, dipl. inž. el., IZS E-2380</w:t>
            </w:r>
          </w:p>
        </w:tc>
      </w:tr>
      <w:tr w:rsidR="001C6139" w:rsidRPr="000049FE" w14:paraId="0A8065B9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DCA1867" w14:textId="3744F336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4D171B55" w14:textId="110A2C56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ELECTRICAL ENGINEERING </w:t>
            </w:r>
          </w:p>
        </w:tc>
      </w:tr>
      <w:tr w:rsidR="001C6139" w:rsidRPr="000049FE" w14:paraId="4DA5DB7D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3791175C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5" w:name="_Hlk162272525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5439EF80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Anton Klemen, dipl. inž. el., IZS E-1990</w:t>
            </w:r>
          </w:p>
        </w:tc>
      </w:tr>
      <w:tr w:rsidR="001C6139" w:rsidRPr="000049FE" w14:paraId="0BA0F06A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6EE22A04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51141CC7" w14:textId="69422C74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ELECTRICAL ENGINEERING </w:t>
            </w:r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 xml:space="preserve">(MV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LV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power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facility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2610F5C3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E6B0402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6A85B22A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Danijel Kure, mag. inž. </w:t>
            </w:r>
            <w:proofErr w:type="spellStart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energ</w:t>
            </w:r>
            <w:proofErr w:type="spellEnd"/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., IZS E-1816</w:t>
            </w:r>
          </w:p>
        </w:tc>
      </w:tr>
      <w:tr w:rsidR="001C6139" w:rsidRPr="000049FE" w14:paraId="1B356B62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3B10105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39B977CB" w14:textId="0DE6CB26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ELECTRICAL ENGINEERING </w:t>
            </w:r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 xml:space="preserve">(solar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power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plant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lightning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surge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protection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191CABAA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7B64D79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27C70522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Klemen Kavčič, univ. dipl. inž. el., IZS E-1713</w:t>
            </w:r>
          </w:p>
        </w:tc>
      </w:tr>
      <w:tr w:rsidR="001C6139" w:rsidRPr="000049FE" w14:paraId="28B316B6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BF26914" w14:textId="77777777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E03F3F6" w14:textId="34669A15" w:rsidR="001C6139" w:rsidRPr="00FB7415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ELECTRICAL ENGINEERING </w:t>
            </w:r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technical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security</w:t>
            </w:r>
            <w:proofErr w:type="spellEnd"/>
            <w:r w:rsidR="00DF2C1F" w:rsidRPr="00DF2C1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bookmarkEnd w:id="5"/>
      <w:tr w:rsidR="001C6139" w:rsidRPr="000049FE" w14:paraId="5C054257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7ACB1583" w14:textId="267F1961" w:rsidR="001C6139" w:rsidRPr="00FB7415" w:rsidRDefault="00E43E28" w:rsidP="00EF3794">
            <w:pPr>
              <w:widowControl w:val="0"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E43E28">
              <w:rPr>
                <w:rFonts w:cs="Calibri"/>
                <w:color w:val="000000"/>
                <w:sz w:val="18"/>
                <w:szCs w:val="18"/>
                <w:lang w:eastAsia="sl-SI"/>
              </w:rPr>
              <w:t>CERTIFIED MECHANICAL ENGINEERS</w:t>
            </w:r>
          </w:p>
        </w:tc>
      </w:tr>
      <w:tr w:rsidR="001C6139" w:rsidRPr="000049FE" w14:paraId="2A43AA3E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0CEF845" w14:textId="66819373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2F1741CA" w14:textId="5431651B" w:rsidR="001C6139" w:rsidRPr="00FB7415" w:rsidRDefault="001C6139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Sašo Ocvirk, univ. dipl. inž. str., IZS S-0717</w:t>
            </w:r>
          </w:p>
        </w:tc>
      </w:tr>
      <w:tr w:rsidR="001C6139" w:rsidRPr="000049FE" w14:paraId="4BFC400D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00E6C76C" w14:textId="75BACA8A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307D24DF" w14:textId="54F52597" w:rsidR="001C6139" w:rsidRPr="00FB7415" w:rsidRDefault="00E43E28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MECHANICAL ENGINEERING </w:t>
            </w:r>
          </w:p>
        </w:tc>
      </w:tr>
      <w:tr w:rsidR="001C6139" w:rsidRPr="000049FE" w14:paraId="1E8EEE0A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35EEA4DA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1F3710DF" w14:textId="77777777" w:rsidR="001C6139" w:rsidRPr="00FB7415" w:rsidRDefault="001C6139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Damjan Zajc, mag. inž. str., IZS S-1342</w:t>
            </w:r>
          </w:p>
        </w:tc>
      </w:tr>
      <w:tr w:rsidR="001C6139" w:rsidRPr="000049FE" w14:paraId="33572168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6C4EC3DB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lastRenderedPageBreak/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7286AAE6" w14:textId="79CFF984" w:rsidR="001C6139" w:rsidRPr="00FB7415" w:rsidRDefault="00E43E28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MECHANICAL ENGINEERING </w:t>
            </w:r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v</w:t>
            </w:r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entilation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air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conditioning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basement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areas</w:t>
            </w:r>
            <w:proofErr w:type="spellEnd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65CA49B2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086EB9A4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1AD483A0" w14:textId="77777777" w:rsidR="001C6139" w:rsidRPr="00FB7415" w:rsidRDefault="001C6139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Veđi Husić, univ. dipl. inž. str., IZS S-1591</w:t>
            </w:r>
          </w:p>
        </w:tc>
      </w:tr>
      <w:tr w:rsidR="001C6139" w:rsidRPr="000049FE" w14:paraId="2F097B84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1C7A10D3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7BEC3065" w14:textId="6AE0CC4A" w:rsidR="001C6139" w:rsidRPr="00FB7415" w:rsidRDefault="00E43E28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MECHANICAL ENGINEERING </w:t>
            </w:r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v</w:t>
            </w:r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entilation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air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conditioning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classrooms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other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rooms</w:t>
            </w:r>
            <w:proofErr w:type="spellEnd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22A6DB7F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17A533BC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37BE82A6" w14:textId="77777777" w:rsidR="001C6139" w:rsidRPr="00FB7415" w:rsidRDefault="001C6139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Jure Podobnikar, mag. inž. str., IZS S-1987</w:t>
            </w:r>
          </w:p>
        </w:tc>
      </w:tr>
      <w:tr w:rsidR="001C6139" w:rsidRPr="000049FE" w14:paraId="2147BB95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763F4BA9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2B98D59D" w14:textId="5A8414B4" w:rsidR="001C6139" w:rsidRPr="00FB7415" w:rsidRDefault="00E43E28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MECHANICAL ENGINEERING </w:t>
            </w:r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automatic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fire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suppression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a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fire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hydrant</w:t>
            </w:r>
            <w:proofErr w:type="spellEnd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736404" w:rsidRPr="0051399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network</w:t>
            </w:r>
            <w:proofErr w:type="spellEnd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736404" w:rsidRPr="00876228" w14:paraId="527A13FC" w14:textId="77777777" w:rsidTr="00F87019">
        <w:trPr>
          <w:cantSplit/>
          <w:trHeight w:val="255"/>
        </w:trPr>
        <w:tc>
          <w:tcPr>
            <w:tcW w:w="4678" w:type="dxa"/>
            <w:noWrap/>
          </w:tcPr>
          <w:p w14:paraId="74DB0871" w14:textId="5F295C8E" w:rsidR="00736404" w:rsidRPr="00876228" w:rsidRDefault="00736404" w:rsidP="0073640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11DFD1A3" w14:textId="77777777" w:rsidR="00736404" w:rsidRPr="00876228" w:rsidRDefault="00736404" w:rsidP="0073640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Marko Lubej, univ. dipl. inž. str., IZS S-0739</w:t>
            </w:r>
          </w:p>
        </w:tc>
      </w:tr>
      <w:tr w:rsidR="00736404" w:rsidRPr="00876228" w14:paraId="772F1916" w14:textId="77777777" w:rsidTr="00F87019">
        <w:trPr>
          <w:cantSplit/>
          <w:trHeight w:val="255"/>
        </w:trPr>
        <w:tc>
          <w:tcPr>
            <w:tcW w:w="4678" w:type="dxa"/>
            <w:noWrap/>
          </w:tcPr>
          <w:p w14:paraId="305D861C" w14:textId="6EE1FCD5" w:rsidR="00736404" w:rsidRPr="00876228" w:rsidRDefault="00736404" w:rsidP="0073640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0EEEB8AA" w14:textId="59771AD7" w:rsidR="00736404" w:rsidRPr="00876228" w:rsidRDefault="00736404" w:rsidP="0073640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DOCUMENTATION IN THE FIELD OF MECHANICAL ENGINEERING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0FEBEA26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2A240B94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43DCFD3D" w14:textId="77777777" w:rsidR="001C6139" w:rsidRPr="00FB7415" w:rsidRDefault="001C6139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Simon Vršič, univ. dipl. inž. str., IZS S-0141</w:t>
            </w:r>
          </w:p>
        </w:tc>
      </w:tr>
      <w:tr w:rsidR="001C6139" w:rsidRPr="000049FE" w14:paraId="00403B5A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6882773D" w14:textId="77777777" w:rsidR="001C6139" w:rsidRPr="00FB7415" w:rsidRDefault="00EC0366" w:rsidP="00EF3794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1C5E71D" w14:textId="0E56B035" w:rsidR="001C6139" w:rsidRPr="00FB7415" w:rsidRDefault="00E43E28" w:rsidP="00EF3794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DOCUMENTATION IN THE FIELD OF MECHANICAL ENGINEERING </w:t>
            </w:r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 xml:space="preserve">(LICEM </w:t>
            </w:r>
            <w:proofErr w:type="spellStart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fuel</w:t>
            </w:r>
            <w:proofErr w:type="spellEnd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  <w:r w:rsidR="00047EB4" w:rsidRPr="00047EB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1C6139" w:rsidRPr="000049FE" w14:paraId="30223E00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41032153" w14:textId="71E95690" w:rsidR="001C6139" w:rsidRPr="00FB7415" w:rsidRDefault="00E43E28" w:rsidP="00E97A9C">
            <w:pPr>
              <w:keepNext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E43E28">
              <w:rPr>
                <w:rFonts w:cs="Calibri"/>
                <w:color w:val="000000"/>
                <w:sz w:val="18"/>
                <w:szCs w:val="18"/>
                <w:lang w:eastAsia="sl-SI"/>
              </w:rPr>
              <w:t>CERTIFIED LADSCAPE ARCHITECTS</w:t>
            </w:r>
          </w:p>
        </w:tc>
      </w:tr>
      <w:tr w:rsidR="001C6139" w:rsidRPr="000049FE" w14:paraId="6DE3763A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2CB15F77" w14:textId="40F401E2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2BA82D6D" w14:textId="61140CFF" w:rsidR="001C6139" w:rsidRPr="0007585D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</w:pPr>
            <w:r w:rsidRPr="0007585D"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  <w:t xml:space="preserve">Matej </w:t>
            </w:r>
            <w:proofErr w:type="spellStart"/>
            <w:r w:rsidRPr="0007585D"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  <w:t>Kučina</w:t>
            </w:r>
            <w:proofErr w:type="spellEnd"/>
            <w:r w:rsidRPr="0007585D"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  <w:t>, univ. dipl. inž. kraj. arh., ZAPS 0907 PKA PPN</w:t>
            </w:r>
          </w:p>
        </w:tc>
      </w:tr>
      <w:tr w:rsidR="001C6139" w:rsidRPr="000049FE" w14:paraId="51192463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4A3B81C9" w14:textId="17170CC5" w:rsidR="001C6139" w:rsidRPr="00FB7415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elaborated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by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involved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design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experts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7EED974" w14:textId="6481AB18" w:rsidR="001C6139" w:rsidRPr="0007585D" w:rsidRDefault="00E43E28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</w:pPr>
            <w:r w:rsidRPr="00E43E28"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  <w:t>DOCUMENTATION IN THE FIELD OF LANDSCAPE ARCH</w:t>
            </w:r>
            <w:r w:rsidR="00943EB9">
              <w:rPr>
                <w:rFonts w:cs="Calibri"/>
                <w:b/>
                <w:bCs/>
                <w:color w:val="000000"/>
                <w:sz w:val="16"/>
                <w:szCs w:val="16"/>
                <w:shd w:val="clear" w:color="auto" w:fill="FFD5B3"/>
                <w:lang w:eastAsia="sl-SI"/>
              </w:rPr>
              <w:t>ITECTURE</w:t>
            </w:r>
          </w:p>
        </w:tc>
      </w:tr>
      <w:tr w:rsidR="001C6139" w:rsidRPr="000049FE" w14:paraId="16048F61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4AD9865E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733154">
              <w:rPr>
                <w:rFonts w:cs="Calibri"/>
                <w:color w:val="000000"/>
                <w:sz w:val="18"/>
                <w:szCs w:val="18"/>
                <w:lang w:eastAsia="sl-SI"/>
              </w:rPr>
              <w:t>COORDINATOR OF DOCUMENTS ELABORATION</w:t>
            </w:r>
          </w:p>
        </w:tc>
      </w:tr>
      <w:tr w:rsidR="001C6139" w:rsidRPr="000049FE" w14:paraId="7017E200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47FD3DCD" w14:textId="4A4729EE" w:rsidR="001C6139" w:rsidRPr="000049FE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5938B8D6" w14:textId="6D913F26" w:rsidR="001C6139" w:rsidRPr="000049FE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0049F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Barbara Volčanšek, univ. dipl. inž. </w:t>
            </w:r>
            <w:proofErr w:type="spellStart"/>
            <w:r w:rsidRPr="000049F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str.IZS</w:t>
            </w:r>
            <w:proofErr w:type="spellEnd"/>
            <w:r w:rsidRPr="000049F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S-1120</w:t>
            </w:r>
          </w:p>
        </w:tc>
      </w:tr>
      <w:tr w:rsidR="001C6139" w:rsidRPr="000049FE" w14:paraId="5A219C76" w14:textId="77777777" w:rsidTr="00E97A9C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59F654D7" w14:textId="77777777" w:rsidR="001C6139" w:rsidRPr="00FB7415" w:rsidRDefault="001C6139" w:rsidP="00E97A9C">
            <w:pPr>
              <w:keepNext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733154">
              <w:rPr>
                <w:rFonts w:cs="Calibri"/>
                <w:color w:val="000000"/>
                <w:sz w:val="18"/>
                <w:szCs w:val="18"/>
                <w:lang w:eastAsia="sl-SI"/>
              </w:rPr>
              <w:t>COORDINATOR OF SUSTAINABLE CONSTRUCTION CERTIFICATION</w:t>
            </w:r>
            <w:r w:rsidRPr="00733154">
              <w:rPr>
                <w:rFonts w:cs="Calibri"/>
                <w:color w:val="000000"/>
                <w:sz w:val="18"/>
                <w:szCs w:val="18"/>
                <w:lang w:eastAsia="sl-SI"/>
              </w:rPr>
              <w:br/>
              <w:t>(DGNB)</w:t>
            </w:r>
          </w:p>
        </w:tc>
      </w:tr>
      <w:tr w:rsidR="001C6139" w:rsidRPr="000049FE" w14:paraId="635F7AF7" w14:textId="77777777" w:rsidTr="0007585D">
        <w:trPr>
          <w:cantSplit/>
          <w:trHeight w:val="255"/>
        </w:trPr>
        <w:tc>
          <w:tcPr>
            <w:tcW w:w="4678" w:type="dxa"/>
            <w:noWrap/>
          </w:tcPr>
          <w:p w14:paraId="567C4B55" w14:textId="77777777" w:rsidR="001C6139" w:rsidRPr="000049FE" w:rsidRDefault="00EC0366" w:rsidP="00E97A9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surname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>identification</w:t>
            </w:r>
            <w:proofErr w:type="spellEnd"/>
            <w:r w:rsidRPr="00EC0366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shd w:val="clear" w:color="auto" w:fill="FFD5B3"/>
          </w:tcPr>
          <w:p w14:paraId="7962EE5E" w14:textId="77777777" w:rsidR="001C6139" w:rsidRPr="000049FE" w:rsidRDefault="001C6139" w:rsidP="00E97A9C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0049F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Petra Spaić, univ. dipl. inž. </w:t>
            </w:r>
            <w:proofErr w:type="spellStart"/>
            <w:r w:rsidRPr="000049F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arh.ZAPS</w:t>
            </w:r>
            <w:proofErr w:type="spellEnd"/>
            <w:r w:rsidRPr="000049F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1110 PA PPN</w:t>
            </w:r>
          </w:p>
        </w:tc>
      </w:tr>
    </w:tbl>
    <w:p w14:paraId="337D8D0D" w14:textId="77777777" w:rsidR="00A41D16" w:rsidRPr="00143DF7" w:rsidRDefault="00A41D16" w:rsidP="00A41D16"/>
    <w:p w14:paraId="7483E8E2" w14:textId="77777777" w:rsidR="001E24FA" w:rsidRDefault="001E24FA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  <w:sectPr w:rsidR="001E24FA" w:rsidSect="001915FE">
          <w:headerReference w:type="default" r:id="rId10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78B41087" w14:textId="728F0180" w:rsidR="004D72CF" w:rsidRPr="00143DF7" w:rsidRDefault="004D72CF" w:rsidP="004D72CF">
      <w:pPr>
        <w:pStyle w:val="Naslov2"/>
        <w:spacing w:after="360"/>
        <w:ind w:left="0" w:firstLine="0"/>
        <w:jc w:val="left"/>
        <w:rPr>
          <w:sz w:val="28"/>
          <w:szCs w:val="28"/>
        </w:rPr>
      </w:pPr>
      <w:r w:rsidRPr="00143DF7">
        <w:rPr>
          <w:sz w:val="28"/>
          <w:szCs w:val="28"/>
        </w:rPr>
        <w:lastRenderedPageBreak/>
        <w:br/>
      </w:r>
      <w:r w:rsidR="00E43E28">
        <w:rPr>
          <w:sz w:val="28"/>
          <w:szCs w:val="28"/>
        </w:rPr>
        <w:t>DESIGN DOCUMENTATION TABLE OF CONTENTS</w:t>
      </w: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701"/>
      </w:tblGrid>
      <w:tr w:rsidR="00E43E28" w:rsidRPr="00143DF7" w14:paraId="0593C4D1" w14:textId="77777777" w:rsidTr="00D6215C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6C5B4C87" w14:textId="6AA13D36" w:rsidR="00E43E28" w:rsidRPr="006C5809" w:rsidRDefault="00E43E28" w:rsidP="00E43E28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INDEX OF DOCUMENTATION</w:t>
            </w:r>
          </w:p>
        </w:tc>
      </w:tr>
      <w:tr w:rsidR="00E43E28" w:rsidRPr="001C74EB" w14:paraId="7F01DBA4" w14:textId="77777777" w:rsidTr="00D6215C">
        <w:trPr>
          <w:cantSplit/>
          <w:trHeight w:val="255"/>
        </w:trPr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17FFD8" w14:textId="2BCB399D" w:rsidR="00E43E28" w:rsidRPr="001C74EB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E43E28">
              <w:rPr>
                <w:rFonts w:cs="Calibri"/>
                <w:color w:val="000000"/>
                <w:sz w:val="16"/>
                <w:szCs w:val="16"/>
                <w:lang w:eastAsia="sl-SI"/>
              </w:rPr>
              <w:t>No.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BEBD90" w14:textId="29D03C6D" w:rsidR="00E43E28" w:rsidRPr="001C74EB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title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97B0AB6" w14:textId="4F402F48" w:rsidR="00E43E28" w:rsidRPr="001C74EB" w:rsidRDefault="00E43E28" w:rsidP="00E43E28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056DA4E" w14:textId="422F60DD" w:rsidR="00E43E28" w:rsidRPr="001C74EB" w:rsidRDefault="00E43E28" w:rsidP="00E43E28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</w:tr>
      <w:tr w:rsidR="00A41F9A" w:rsidRPr="001C74EB" w14:paraId="03492A82" w14:textId="77777777" w:rsidTr="0007585D"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56A07C0" w14:textId="77777777" w:rsidR="00A41F9A" w:rsidRPr="001C74EB" w:rsidRDefault="00A41F9A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C46A2F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FB813A9" w14:textId="77777777" w:rsidR="00A41F9A" w:rsidRPr="001C74EB" w:rsidRDefault="00A41F9A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1C74EB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 w:rsidRPr="001C74EB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C74EB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3D71C19" w14:textId="77777777" w:rsidR="00A41F9A" w:rsidRPr="001C74EB" w:rsidRDefault="00A41F9A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E5DE5E4" w14:textId="77777777" w:rsidR="00A41F9A" w:rsidRPr="001C74EB" w:rsidRDefault="00A41F9A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A41F9A" w:rsidRPr="001C74EB" w14:paraId="260B2708" w14:textId="77777777" w:rsidTr="0007585D"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1061146" w14:textId="77777777" w:rsidR="00A41F9A" w:rsidRPr="001C74EB" w:rsidRDefault="00A41F9A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C46A2F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0D165FF" w14:textId="59E6EE5B" w:rsidR="00A41F9A" w:rsidRPr="001C74EB" w:rsidRDefault="009A7FB0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from</w:t>
            </w:r>
            <w:proofErr w:type="spellEnd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all</w:t>
            </w:r>
            <w:proofErr w:type="spellEnd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disciplines</w:t>
            </w:r>
            <w:proofErr w:type="spellEnd"/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/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Excluding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interior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finishes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furniture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kitchen</w:t>
            </w:r>
            <w:proofErr w:type="spellEnd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C42D0FD" w14:textId="7271E620" w:rsidR="00A41F9A" w:rsidRPr="001C74EB" w:rsidRDefault="009A7FB0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A583C38" w14:textId="5FF19C96" w:rsidR="00A41F9A" w:rsidRPr="001C74EB" w:rsidRDefault="009A7FB0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JULFS--6V/M02P</w:t>
            </w:r>
          </w:p>
        </w:tc>
      </w:tr>
    </w:tbl>
    <w:p w14:paraId="0D191A17" w14:textId="77777777" w:rsidR="00FD6D28" w:rsidRDefault="00FD6D28" w:rsidP="00FD6D28">
      <w:pPr>
        <w:tabs>
          <w:tab w:val="left" w:pos="2552"/>
        </w:tabs>
        <w:spacing w:after="120"/>
        <w:ind w:left="2552" w:hanging="2552"/>
        <w:rPr>
          <w:b/>
          <w:sz w:val="28"/>
          <w:szCs w:val="28"/>
        </w:rPr>
      </w:pPr>
    </w:p>
    <w:p w14:paraId="5AA14FE8" w14:textId="77777777" w:rsidR="00DB630D" w:rsidRDefault="00DB630D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</w:p>
    <w:p w14:paraId="68F3273E" w14:textId="77777777" w:rsidR="00C11D8E" w:rsidRPr="00C11D8E" w:rsidRDefault="00C11D8E" w:rsidP="00C11D8E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  <w:sectPr w:rsidR="00C11D8E" w:rsidRPr="00C11D8E" w:rsidSect="001915FE">
          <w:headerReference w:type="default" r:id="rId11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533563BE" w14:textId="77777777" w:rsidR="00C11D8E" w:rsidRPr="00C11D8E" w:rsidRDefault="00C11D8E" w:rsidP="00C11D8E">
      <w:pPr>
        <w:rPr>
          <w:b/>
          <w:sz w:val="24"/>
          <w:szCs w:val="28"/>
        </w:rPr>
      </w:pPr>
    </w:p>
    <w:p w14:paraId="42405148" w14:textId="66F50325" w:rsidR="00C11D8E" w:rsidRPr="00C11D8E" w:rsidRDefault="00E43E28" w:rsidP="00C11D8E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>
        <w:rPr>
          <w:b/>
          <w:sz w:val="28"/>
          <w:szCs w:val="28"/>
        </w:rPr>
        <w:t>GENERAL</w:t>
      </w:r>
      <w:r w:rsidRPr="00143D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CONSTRUCTION DATA</w:t>
      </w:r>
    </w:p>
    <w:tbl>
      <w:tblPr>
        <w:tblW w:w="9356" w:type="dxa"/>
        <w:tblBorders>
          <w:top w:val="single" w:sz="8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E43E28" w:rsidRPr="00C11D8E" w14:paraId="62F4A791" w14:textId="77777777" w:rsidTr="005803AD">
        <w:trPr>
          <w:trHeight w:val="255"/>
        </w:trPr>
        <w:tc>
          <w:tcPr>
            <w:tcW w:w="9356" w:type="dxa"/>
            <w:gridSpan w:val="2"/>
            <w:noWrap/>
          </w:tcPr>
          <w:p w14:paraId="387B0828" w14:textId="024C3CF2" w:rsidR="00E43E28" w:rsidRPr="00C11D8E" w:rsidRDefault="00E43E28" w:rsidP="00E43E28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CONSTRUCTION DATA</w:t>
            </w:r>
          </w:p>
        </w:tc>
      </w:tr>
      <w:tr w:rsidR="00E43E28" w:rsidRPr="00C11D8E" w14:paraId="39E08257" w14:textId="77777777" w:rsidTr="005803AD">
        <w:trPr>
          <w:trHeight w:val="255"/>
        </w:trPr>
        <w:tc>
          <w:tcPr>
            <w:tcW w:w="4678" w:type="dxa"/>
            <w:noWrap/>
          </w:tcPr>
          <w:p w14:paraId="5ECD58FD" w14:textId="7AD6B9E5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construction</w:t>
            </w:r>
            <w:proofErr w:type="spellEnd"/>
            <w:r w:rsidRPr="004330AA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shd w:val="clear" w:color="auto" w:fill="FFD5B3"/>
          </w:tcPr>
          <w:p w14:paraId="06DBD0A8" w14:textId="77777777" w:rsidR="00E43E28" w:rsidRPr="00C11D8E" w:rsidRDefault="00E43E28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</w:t>
            </w:r>
          </w:p>
        </w:tc>
      </w:tr>
      <w:tr w:rsidR="00E43E28" w:rsidRPr="00C11D8E" w14:paraId="338D8E79" w14:textId="77777777" w:rsidTr="005803AD">
        <w:trPr>
          <w:trHeight w:val="255"/>
        </w:trPr>
        <w:tc>
          <w:tcPr>
            <w:tcW w:w="4678" w:type="dxa"/>
            <w:noWrap/>
          </w:tcPr>
          <w:p w14:paraId="74F51E1E" w14:textId="4C0AB7C4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short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description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construction</w:t>
            </w:r>
            <w:proofErr w:type="spellEnd"/>
            <w:r w:rsidRPr="004330AA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shd w:val="clear" w:color="auto" w:fill="FFD5B3"/>
          </w:tcPr>
          <w:p w14:paraId="63EA226C" w14:textId="77777777" w:rsidR="00943EB9" w:rsidRDefault="00943EB9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new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building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 (FS)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with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associated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facility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including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connections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to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common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communal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infrastructure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. </w:t>
            </w:r>
          </w:p>
          <w:p w14:paraId="7A914EEB" w14:textId="7EBE41AA" w:rsidR="00E43E28" w:rsidRPr="00C11D8E" w:rsidRDefault="00943EB9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common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entrance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to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underground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garage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common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external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communal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arrangement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area are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subject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a separate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project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No. 380-20.</w:t>
            </w:r>
          </w:p>
        </w:tc>
      </w:tr>
      <w:tr w:rsidR="00E43E28" w:rsidRPr="00C11D8E" w14:paraId="188F03CC" w14:textId="77777777" w:rsidTr="005803AD">
        <w:trPr>
          <w:trHeight w:val="255"/>
        </w:trPr>
        <w:tc>
          <w:tcPr>
            <w:tcW w:w="4678" w:type="dxa"/>
            <w:noWrap/>
          </w:tcPr>
          <w:p w14:paraId="589F9099" w14:textId="7C1BB368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main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facility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if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specified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7C7B12D9" w14:textId="7A44769A" w:rsidR="00E43E28" w:rsidRPr="00C11D8E" w:rsidRDefault="00943EB9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(FS)</w:t>
            </w:r>
          </w:p>
        </w:tc>
      </w:tr>
      <w:tr w:rsidR="00E43E28" w:rsidRPr="00C11D8E" w14:paraId="64B1FA40" w14:textId="77777777" w:rsidTr="005803AD">
        <w:trPr>
          <w:trHeight w:val="255"/>
        </w:trPr>
        <w:tc>
          <w:tcPr>
            <w:tcW w:w="4678" w:type="dxa"/>
            <w:noWrap/>
          </w:tcPr>
          <w:p w14:paraId="4191716A" w14:textId="6E3523BE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classification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facility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according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to CC-SI</w:t>
            </w:r>
          </w:p>
        </w:tc>
        <w:tc>
          <w:tcPr>
            <w:tcW w:w="4678" w:type="dxa"/>
            <w:shd w:val="clear" w:color="auto" w:fill="FFD5B3"/>
          </w:tcPr>
          <w:p w14:paraId="03B8D437" w14:textId="4B9F2F4E" w:rsidR="00E43E28" w:rsidRPr="00C11D8E" w:rsidRDefault="00943EB9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12630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Buildings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for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scientific</w:t>
            </w:r>
            <w:proofErr w:type="spellEnd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research</w:t>
            </w:r>
            <w:proofErr w:type="spellEnd"/>
          </w:p>
        </w:tc>
      </w:tr>
      <w:tr w:rsidR="00E43E28" w:rsidRPr="00C11D8E" w14:paraId="73ED7BDC" w14:textId="77777777" w:rsidTr="005803AD">
        <w:trPr>
          <w:trHeight w:val="255"/>
        </w:trPr>
        <w:tc>
          <w:tcPr>
            <w:tcW w:w="4678" w:type="dxa"/>
            <w:noWrap/>
          </w:tcPr>
          <w:p w14:paraId="1ADA52E7" w14:textId="3313B115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ancillary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facilities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44AB1FBD" w14:textId="26BC37AC" w:rsidR="00E43E28" w:rsidRPr="00C11D8E" w:rsidRDefault="00943EB9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FS </w:t>
            </w:r>
            <w:proofErr w:type="spellStart"/>
            <w:r w:rsidRPr="00943EB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</w:p>
        </w:tc>
      </w:tr>
      <w:tr w:rsidR="00E43E28" w:rsidRPr="00C11D8E" w14:paraId="1F9EFA81" w14:textId="77777777" w:rsidTr="005803AD">
        <w:trPr>
          <w:trHeight w:val="255"/>
        </w:trPr>
        <w:tc>
          <w:tcPr>
            <w:tcW w:w="4678" w:type="dxa"/>
            <w:noWrap/>
          </w:tcPr>
          <w:p w14:paraId="78B59DD4" w14:textId="6959FF9F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facility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with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environmental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impacts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6A74D868" w14:textId="47D6DC01" w:rsidR="00E43E28" w:rsidRPr="00C11D8E" w:rsidRDefault="00943EB9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Yes</w:t>
            </w:r>
            <w:proofErr w:type="spellEnd"/>
          </w:p>
        </w:tc>
      </w:tr>
      <w:tr w:rsidR="00BC3545" w:rsidRPr="00C11D8E" w14:paraId="069CEE5B" w14:textId="77777777" w:rsidTr="005803AD">
        <w:trPr>
          <w:trHeight w:val="255"/>
        </w:trPr>
        <w:tc>
          <w:tcPr>
            <w:tcW w:w="4678" w:type="dxa"/>
            <w:noWrap/>
          </w:tcPr>
          <w:p w14:paraId="3203DEAF" w14:textId="78C4CB7D" w:rsidR="00BC3545" w:rsidRPr="008E4430" w:rsidRDefault="00BC3545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a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brief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description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change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due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to major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deviations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from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building</w:t>
            </w:r>
            <w:proofErr w:type="spellEnd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BC3545">
              <w:rPr>
                <w:rFonts w:cs="Calibri"/>
                <w:color w:val="000000"/>
                <w:sz w:val="16"/>
                <w:szCs w:val="16"/>
                <w:lang w:eastAsia="sl-SI"/>
              </w:rPr>
              <w:t>permit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5982B66A" w14:textId="77777777" w:rsidR="00BC3545" w:rsidRDefault="00BC3545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E43E28" w:rsidRPr="00C11D8E" w14:paraId="1090FDB3" w14:textId="77777777" w:rsidTr="005803AD">
        <w:trPr>
          <w:trHeight w:val="255"/>
        </w:trPr>
        <w:tc>
          <w:tcPr>
            <w:tcW w:w="4678" w:type="dxa"/>
            <w:tcBorders>
              <w:bottom w:val="single" w:sz="8" w:space="0" w:color="auto"/>
            </w:tcBorders>
            <w:noWrap/>
          </w:tcPr>
          <w:p w14:paraId="11F4617F" w14:textId="46BAD18D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a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brief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description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preparatory</w:t>
            </w:r>
            <w:proofErr w:type="spellEnd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E4430">
              <w:rPr>
                <w:rFonts w:cs="Calibri"/>
                <w:color w:val="000000"/>
                <w:sz w:val="16"/>
                <w:szCs w:val="16"/>
                <w:lang w:eastAsia="sl-SI"/>
              </w:rPr>
              <w:t>work</w:t>
            </w:r>
            <w:proofErr w:type="spellEnd"/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FFD5B3"/>
          </w:tcPr>
          <w:p w14:paraId="674D03A0" w14:textId="77777777" w:rsidR="00E43E28" w:rsidRPr="00C11D8E" w:rsidRDefault="00E43E28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E43E28" w:rsidRPr="00C11D8E" w14:paraId="2721CC7A" w14:textId="77777777" w:rsidTr="005803AD">
        <w:trPr>
          <w:trHeight w:val="255"/>
        </w:trPr>
        <w:tc>
          <w:tcPr>
            <w:tcW w:w="9356" w:type="dxa"/>
            <w:gridSpan w:val="2"/>
            <w:tcBorders>
              <w:top w:val="single" w:sz="8" w:space="0" w:color="auto"/>
            </w:tcBorders>
            <w:noWrap/>
          </w:tcPr>
          <w:p w14:paraId="25617713" w14:textId="0C4ED550" w:rsidR="00E43E28" w:rsidRPr="00C11D8E" w:rsidRDefault="00E43E28" w:rsidP="00E43E28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469AA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SPATIAL ACT</w:t>
            </w:r>
          </w:p>
        </w:tc>
      </w:tr>
      <w:tr w:rsidR="00E43E28" w:rsidRPr="00C11D8E" w14:paraId="3ED23648" w14:textId="77777777" w:rsidTr="005803AD">
        <w:trPr>
          <w:trHeight w:val="255"/>
        </w:trPr>
        <w:tc>
          <w:tcPr>
            <w:tcW w:w="4678" w:type="dxa"/>
            <w:noWrap/>
          </w:tcPr>
          <w:p w14:paraId="56AE1D1D" w14:textId="7D4E5A54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spatial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act</w:t>
            </w:r>
            <w:proofErr w:type="spellEnd"/>
            <w:r w:rsidRPr="004330AA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shd w:val="clear" w:color="auto" w:fill="FFD5B3"/>
          </w:tcPr>
          <w:p w14:paraId="709FD599" w14:textId="1B8EBC0E" w:rsidR="00E43E28" w:rsidRPr="00C11D8E" w:rsidRDefault="00DF4471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Ordinance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on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Municipal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Detailed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Spatial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Plan 65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Faculties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at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location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Biotechnical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Center (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Official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Gazette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the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Republic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Slovenia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, No. 42/23)</w:t>
            </w:r>
          </w:p>
        </w:tc>
      </w:tr>
      <w:tr w:rsidR="00E43E28" w:rsidRPr="00C11D8E" w14:paraId="03065B3A" w14:textId="77777777" w:rsidTr="005803AD">
        <w:trPr>
          <w:trHeight w:val="255"/>
        </w:trPr>
        <w:tc>
          <w:tcPr>
            <w:tcW w:w="4678" w:type="dxa"/>
            <w:noWrap/>
          </w:tcPr>
          <w:p w14:paraId="217950FC" w14:textId="1CE7D7FE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0469AA">
              <w:rPr>
                <w:rFonts w:cs="Calibri"/>
                <w:color w:val="000000"/>
                <w:sz w:val="16"/>
                <w:szCs w:val="16"/>
                <w:lang w:eastAsia="sl-SI"/>
              </w:rPr>
              <w:t>space</w:t>
            </w:r>
            <w:proofErr w:type="spellEnd"/>
            <w:r w:rsidRPr="000469AA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management </w:t>
            </w:r>
            <w:proofErr w:type="spellStart"/>
            <w:r w:rsidRPr="000469AA">
              <w:rPr>
                <w:rFonts w:cs="Calibri"/>
                <w:color w:val="000000"/>
                <w:sz w:val="16"/>
                <w:szCs w:val="16"/>
                <w:lang w:eastAsia="sl-SI"/>
              </w:rPr>
              <w:t>unit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46248B71" w14:textId="1D853927" w:rsidR="00E43E28" w:rsidRPr="00C11D8E" w:rsidRDefault="00DF4471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RD-358</w:t>
            </w:r>
          </w:p>
        </w:tc>
      </w:tr>
      <w:tr w:rsidR="00E43E28" w:rsidRPr="00C11D8E" w14:paraId="114BAE60" w14:textId="77777777" w:rsidTr="005803AD">
        <w:trPr>
          <w:trHeight w:val="255"/>
        </w:trPr>
        <w:tc>
          <w:tcPr>
            <w:tcW w:w="4678" w:type="dxa"/>
            <w:noWrap/>
          </w:tcPr>
          <w:p w14:paraId="25E66623" w14:textId="384E08B3" w:rsidR="00E43E28" w:rsidRPr="00C11D8E" w:rsidRDefault="00E43E28" w:rsidP="00E43E28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0469AA">
              <w:rPr>
                <w:rFonts w:cs="Calibri"/>
                <w:color w:val="000000"/>
                <w:sz w:val="16"/>
                <w:szCs w:val="16"/>
                <w:lang w:eastAsia="sl-SI"/>
              </w:rPr>
              <w:t>intended</w:t>
            </w:r>
            <w:proofErr w:type="spellEnd"/>
            <w:r w:rsidRPr="000469AA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0469AA">
              <w:rPr>
                <w:rFonts w:cs="Calibri"/>
                <w:color w:val="000000"/>
                <w:sz w:val="16"/>
                <w:szCs w:val="16"/>
                <w:lang w:eastAsia="sl-SI"/>
              </w:rPr>
              <w:t>use</w:t>
            </w:r>
            <w:proofErr w:type="spellEnd"/>
          </w:p>
        </w:tc>
        <w:tc>
          <w:tcPr>
            <w:tcW w:w="4678" w:type="dxa"/>
            <w:shd w:val="clear" w:color="auto" w:fill="FFD5B3"/>
          </w:tcPr>
          <w:p w14:paraId="12E90AB0" w14:textId="539BF360" w:rsidR="00E43E28" w:rsidRPr="00C11D8E" w:rsidRDefault="00DF4471" w:rsidP="00E43E2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CDi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- Central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Activity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Areas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for</w:t>
            </w:r>
            <w:proofErr w:type="spellEnd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F4471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Education</w:t>
            </w:r>
            <w:proofErr w:type="spellEnd"/>
          </w:p>
        </w:tc>
      </w:tr>
    </w:tbl>
    <w:p w14:paraId="1F6D4157" w14:textId="77777777" w:rsidR="00C11D8E" w:rsidRPr="00C11D8E" w:rsidRDefault="00C11D8E" w:rsidP="00C11D8E"/>
    <w:p w14:paraId="3D705D61" w14:textId="77777777" w:rsidR="00C11D8E" w:rsidRPr="00C11D8E" w:rsidRDefault="00C11D8E" w:rsidP="00C11D8E">
      <w:r w:rsidRPr="00C11D8E">
        <w:br w:type="page"/>
      </w:r>
    </w:p>
    <w:p w14:paraId="7298F885" w14:textId="043CC475" w:rsidR="00DB630D" w:rsidRPr="00143DF7" w:rsidRDefault="00DB630D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  <w:sectPr w:rsidR="00DB630D" w:rsidRPr="00143DF7" w:rsidSect="001915FE">
          <w:headerReference w:type="default" r:id="rId12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392F46ED" w14:textId="48D7DAEB" w:rsidR="005B3848" w:rsidRPr="00143DF7" w:rsidRDefault="00E93E2F" w:rsidP="0015669A">
      <w:pPr>
        <w:pStyle w:val="Brezrazmikov"/>
        <w:rPr>
          <w:b/>
          <w:sz w:val="24"/>
          <w:szCs w:val="28"/>
        </w:rPr>
      </w:pPr>
      <w:r w:rsidRPr="00143DF7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9B71200" wp14:editId="6CDCE7A4">
            <wp:simplePos x="0" y="0"/>
            <wp:positionH relativeFrom="page">
              <wp:posOffset>8255</wp:posOffset>
            </wp:positionH>
            <wp:positionV relativeFrom="paragraph">
              <wp:posOffset>-1247035</wp:posOffset>
            </wp:positionV>
            <wp:extent cx="7552690" cy="10671220"/>
            <wp:effectExtent l="0" t="0" r="0" b="0"/>
            <wp:wrapNone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lika 2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671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B53B26" w14:textId="284E3B74" w:rsidR="001B48C2" w:rsidRPr="00143DF7" w:rsidRDefault="001B48C2"/>
    <w:p w14:paraId="21176639" w14:textId="4F429841" w:rsidR="007A53E7" w:rsidRDefault="007A53E7" w:rsidP="00FC6123"/>
    <w:p w14:paraId="37A4975D" w14:textId="754B223F" w:rsidR="00A93315" w:rsidRDefault="00A93315" w:rsidP="00FC6123">
      <w:pPr>
        <w:sectPr w:rsidR="00A93315" w:rsidSect="001915FE">
          <w:headerReference w:type="default" r:id="rId14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4F3A08CC" w14:textId="1926CF85" w:rsidR="007360D3" w:rsidRPr="00143DF7" w:rsidRDefault="007D522A" w:rsidP="007360D3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bookmarkStart w:id="6" w:name="_Hlk162898387"/>
      <w:r>
        <w:rPr>
          <w:b/>
          <w:sz w:val="28"/>
          <w:szCs w:val="28"/>
        </w:rPr>
        <w:lastRenderedPageBreak/>
        <w:t>DOCUMENTATION ADDITIONAL DATA</w:t>
      </w:r>
      <w:bookmarkEnd w:id="6"/>
    </w:p>
    <w:p w14:paraId="56EE5FC5" w14:textId="77777777" w:rsidR="0094447C" w:rsidRDefault="0094447C" w:rsidP="0094447C"/>
    <w:p w14:paraId="5E7A9615" w14:textId="77777777" w:rsidR="00B2769D" w:rsidRDefault="00B2769D" w:rsidP="00F45030">
      <w:pPr>
        <w:rPr>
          <w:b/>
          <w:bCs/>
        </w:rPr>
      </w:pPr>
    </w:p>
    <w:p w14:paraId="433B3CC6" w14:textId="283D9B46" w:rsidR="00F45030" w:rsidRPr="00B971F9" w:rsidRDefault="00F45030" w:rsidP="00F45030">
      <w:pPr>
        <w:rPr>
          <w:b/>
          <w:bCs/>
        </w:rPr>
      </w:pPr>
      <w:r w:rsidRPr="00B971F9">
        <w:rPr>
          <w:b/>
          <w:bCs/>
        </w:rPr>
        <w:t>WARNING!</w:t>
      </w:r>
    </w:p>
    <w:p w14:paraId="52975DD5" w14:textId="77777777" w:rsidR="00F45030" w:rsidRDefault="00F45030" w:rsidP="00F45030"/>
    <w:p w14:paraId="11DCEF39" w14:textId="001B2091" w:rsidR="0094447C" w:rsidRDefault="00F45030" w:rsidP="00F45030">
      <w:pPr>
        <w:jc w:val="both"/>
      </w:pPr>
      <w:proofErr w:type="spellStart"/>
      <w:r>
        <w:t>All</w:t>
      </w:r>
      <w:proofErr w:type="spellEnd"/>
      <w:r>
        <w:t xml:space="preserve"> </w:t>
      </w:r>
      <w:proofErr w:type="spellStart"/>
      <w:r>
        <w:t>translations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produced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machine</w:t>
      </w:r>
      <w:proofErr w:type="spellEnd"/>
      <w:r>
        <w:t xml:space="preserve"> </w:t>
      </w:r>
      <w:proofErr w:type="spellStart"/>
      <w:r>
        <w:t>translation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are </w:t>
      </w:r>
      <w:proofErr w:type="spellStart"/>
      <w:r>
        <w:t>provided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informational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.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ambiguity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uncertainty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original </w:t>
      </w:r>
      <w:proofErr w:type="spellStart"/>
      <w:r>
        <w:t>Slovenian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prevail</w:t>
      </w:r>
      <w:proofErr w:type="spellEnd"/>
      <w:r>
        <w:t xml:space="preserve"> </w:t>
      </w:r>
      <w:proofErr w:type="spellStart"/>
      <w:r>
        <w:t>exclusively</w:t>
      </w:r>
      <w:proofErr w:type="spellEnd"/>
      <w:r>
        <w:t>.</w:t>
      </w:r>
    </w:p>
    <w:p w14:paraId="3F176921" w14:textId="77777777" w:rsidR="00F45030" w:rsidRDefault="00F45030" w:rsidP="00F45030">
      <w:pPr>
        <w:jc w:val="both"/>
      </w:pPr>
    </w:p>
    <w:p w14:paraId="2050BF65" w14:textId="77777777" w:rsidR="00F45030" w:rsidRDefault="00F45030" w:rsidP="00F45030">
      <w:pPr>
        <w:jc w:val="both"/>
      </w:pPr>
    </w:p>
    <w:p w14:paraId="5A96E282" w14:textId="19B8D02F" w:rsidR="00F45030" w:rsidRPr="00B971F9" w:rsidRDefault="00B971F9" w:rsidP="00F45030">
      <w:pPr>
        <w:jc w:val="both"/>
        <w:rPr>
          <w:b/>
          <w:bCs/>
        </w:rPr>
      </w:pPr>
      <w:r w:rsidRPr="00B971F9">
        <w:rPr>
          <w:b/>
          <w:bCs/>
        </w:rPr>
        <w:t>REMARK</w:t>
      </w:r>
      <w:r w:rsidR="00A802FA">
        <w:rPr>
          <w:b/>
          <w:bCs/>
        </w:rPr>
        <w:t>S</w:t>
      </w:r>
    </w:p>
    <w:p w14:paraId="42380827" w14:textId="77777777" w:rsidR="00F45030" w:rsidRDefault="00F45030" w:rsidP="00F45030">
      <w:pPr>
        <w:jc w:val="both"/>
      </w:pPr>
    </w:p>
    <w:p w14:paraId="13EFA5FD" w14:textId="168E7987" w:rsidR="00F45030" w:rsidRDefault="00F45030" w:rsidP="00F45030">
      <w:pPr>
        <w:jc w:val="both"/>
      </w:pPr>
      <w:proofErr w:type="spellStart"/>
      <w:r w:rsidRPr="00F45030">
        <w:t>The</w:t>
      </w:r>
      <w:proofErr w:type="spellEnd"/>
      <w:r w:rsidRPr="00F45030">
        <w:t xml:space="preserve"> </w:t>
      </w:r>
      <w:proofErr w:type="spellStart"/>
      <w:r w:rsidRPr="00F45030">
        <w:t>scope</w:t>
      </w:r>
      <w:proofErr w:type="spellEnd"/>
      <w:r w:rsidRPr="00F45030">
        <w:t xml:space="preserve"> </w:t>
      </w:r>
      <w:proofErr w:type="spellStart"/>
      <w:r w:rsidRPr="00F45030">
        <w:t>of</w:t>
      </w:r>
      <w:proofErr w:type="spellEnd"/>
      <w:r w:rsidRPr="00F45030">
        <w:t xml:space="preserve"> </w:t>
      </w:r>
      <w:proofErr w:type="spellStart"/>
      <w:r w:rsidRPr="00F45030">
        <w:t>the</w:t>
      </w:r>
      <w:proofErr w:type="spellEnd"/>
      <w:r w:rsidRPr="00F45030">
        <w:t xml:space="preserve"> tender </w:t>
      </w:r>
      <w:proofErr w:type="spellStart"/>
      <w:r w:rsidRPr="00F45030">
        <w:t>documents</w:t>
      </w:r>
      <w:proofErr w:type="spellEnd"/>
      <w:r w:rsidRPr="00F45030">
        <w:t xml:space="preserve"> </w:t>
      </w:r>
      <w:proofErr w:type="spellStart"/>
      <w:r w:rsidRPr="00F45030">
        <w:t>covers</w:t>
      </w:r>
      <w:proofErr w:type="spellEnd"/>
      <w:r w:rsidRPr="00F45030">
        <w:t xml:space="preserve"> </w:t>
      </w:r>
      <w:proofErr w:type="spellStart"/>
      <w:r w:rsidR="00AC4570">
        <w:t>all</w:t>
      </w:r>
      <w:proofErr w:type="spellEnd"/>
      <w:r w:rsidR="00AC4570">
        <w:t xml:space="preserve"> </w:t>
      </w:r>
      <w:proofErr w:type="spellStart"/>
      <w:r w:rsidR="00AC4570">
        <w:t>necessary</w:t>
      </w:r>
      <w:proofErr w:type="spellEnd"/>
      <w:r w:rsidR="00AC4570">
        <w:t xml:space="preserve"> </w:t>
      </w:r>
      <w:proofErr w:type="spellStart"/>
      <w:r w:rsidRPr="00F45030">
        <w:t>works</w:t>
      </w:r>
      <w:proofErr w:type="spellEnd"/>
      <w:r w:rsidRPr="00F45030">
        <w:t xml:space="preserve"> </w:t>
      </w:r>
      <w:proofErr w:type="spellStart"/>
      <w:r w:rsidRPr="00F45030">
        <w:t>and</w:t>
      </w:r>
      <w:proofErr w:type="spellEnd"/>
      <w:r w:rsidRPr="00F45030">
        <w:t xml:space="preserve"> </w:t>
      </w:r>
      <w:proofErr w:type="spellStart"/>
      <w:r w:rsidRPr="00F45030">
        <w:t>equipment</w:t>
      </w:r>
      <w:proofErr w:type="spellEnd"/>
      <w:r w:rsidRPr="00F45030">
        <w:t xml:space="preserve">, </w:t>
      </w:r>
      <w:proofErr w:type="spellStart"/>
      <w:r w:rsidR="00A802FA">
        <w:t>e</w:t>
      </w:r>
      <w:r w:rsidR="001D5D2E">
        <w:t>xcluding</w:t>
      </w:r>
      <w:proofErr w:type="spellEnd"/>
      <w:r w:rsidR="001D5D2E">
        <w:t xml:space="preserve"> </w:t>
      </w:r>
      <w:proofErr w:type="spellStart"/>
      <w:r w:rsidR="001D5D2E">
        <w:t>interior</w:t>
      </w:r>
      <w:proofErr w:type="spellEnd"/>
      <w:r w:rsidR="001D5D2E">
        <w:t xml:space="preserve"> </w:t>
      </w:r>
      <w:proofErr w:type="spellStart"/>
      <w:r w:rsidR="001D5D2E">
        <w:t>finishes</w:t>
      </w:r>
      <w:proofErr w:type="spellEnd"/>
      <w:r w:rsidR="001D5D2E">
        <w:t xml:space="preserve">, </w:t>
      </w:r>
      <w:proofErr w:type="spellStart"/>
      <w:r w:rsidR="001D5D2E">
        <w:t>furniture</w:t>
      </w:r>
      <w:proofErr w:type="spellEnd"/>
      <w:r w:rsidR="001D5D2E">
        <w:t xml:space="preserve">, </w:t>
      </w:r>
      <w:proofErr w:type="spellStart"/>
      <w:r w:rsidR="001D5D2E">
        <w:t>laboratory</w:t>
      </w:r>
      <w:proofErr w:type="spellEnd"/>
      <w:r w:rsidR="001D5D2E">
        <w:t xml:space="preserve"> </w:t>
      </w:r>
      <w:proofErr w:type="spellStart"/>
      <w:r w:rsidR="001D5D2E">
        <w:t>and</w:t>
      </w:r>
      <w:proofErr w:type="spellEnd"/>
      <w:r w:rsidR="001D5D2E">
        <w:t xml:space="preserve"> </w:t>
      </w:r>
      <w:proofErr w:type="spellStart"/>
      <w:r w:rsidR="001D5D2E">
        <w:t>kitchen</w:t>
      </w:r>
      <w:proofErr w:type="spellEnd"/>
      <w:r w:rsidR="001D5D2E">
        <w:t xml:space="preserve"> </w:t>
      </w:r>
      <w:proofErr w:type="spellStart"/>
      <w:r w:rsidR="001D5D2E">
        <w:t>equipment</w:t>
      </w:r>
      <w:proofErr w:type="spellEnd"/>
      <w:r w:rsidRPr="00F45030">
        <w:t xml:space="preserve">. </w:t>
      </w:r>
      <w:proofErr w:type="spellStart"/>
      <w:r w:rsidRPr="00F45030">
        <w:t>All</w:t>
      </w:r>
      <w:proofErr w:type="spellEnd"/>
      <w:r w:rsidRPr="00F45030">
        <w:t xml:space="preserve"> data </w:t>
      </w:r>
      <w:proofErr w:type="spellStart"/>
      <w:r w:rsidRPr="00F45030">
        <w:t>and</w:t>
      </w:r>
      <w:proofErr w:type="spellEnd"/>
      <w:r w:rsidRPr="00F45030">
        <w:t xml:space="preserve"> </w:t>
      </w:r>
      <w:proofErr w:type="spellStart"/>
      <w:r w:rsidRPr="00F45030">
        <w:t>information</w:t>
      </w:r>
      <w:proofErr w:type="spellEnd"/>
      <w:r w:rsidRPr="00F45030">
        <w:t xml:space="preserve"> </w:t>
      </w:r>
      <w:proofErr w:type="spellStart"/>
      <w:r w:rsidRPr="00F45030">
        <w:t>regarding</w:t>
      </w:r>
      <w:proofErr w:type="spellEnd"/>
      <w:r w:rsidRPr="00F45030">
        <w:t xml:space="preserve"> </w:t>
      </w:r>
      <w:proofErr w:type="spellStart"/>
      <w:r w:rsidRPr="00F45030">
        <w:t>the</w:t>
      </w:r>
      <w:proofErr w:type="spellEnd"/>
      <w:r w:rsidRPr="00F45030">
        <w:t xml:space="preserve"> </w:t>
      </w:r>
      <w:proofErr w:type="spellStart"/>
      <w:r w:rsidRPr="00F45030">
        <w:t>above-mentioned</w:t>
      </w:r>
      <w:proofErr w:type="spellEnd"/>
      <w:r w:rsidRPr="00F45030">
        <w:t xml:space="preserve"> </w:t>
      </w:r>
      <w:proofErr w:type="spellStart"/>
      <w:r w:rsidRPr="00F45030">
        <w:t>equipment</w:t>
      </w:r>
      <w:proofErr w:type="spellEnd"/>
      <w:r w:rsidRPr="00F45030">
        <w:t xml:space="preserve">, </w:t>
      </w:r>
      <w:proofErr w:type="spellStart"/>
      <w:r w:rsidRPr="00F45030">
        <w:t>which</w:t>
      </w:r>
      <w:proofErr w:type="spellEnd"/>
      <w:r w:rsidRPr="00F45030">
        <w:t xml:space="preserve"> is not </w:t>
      </w:r>
      <w:proofErr w:type="spellStart"/>
      <w:r w:rsidRPr="00F45030">
        <w:t>the</w:t>
      </w:r>
      <w:proofErr w:type="spellEnd"/>
      <w:r w:rsidRPr="00F45030">
        <w:t xml:space="preserve"> </w:t>
      </w:r>
      <w:proofErr w:type="spellStart"/>
      <w:r w:rsidRPr="00F45030">
        <w:t>subject</w:t>
      </w:r>
      <w:proofErr w:type="spellEnd"/>
      <w:r w:rsidRPr="00F45030">
        <w:t xml:space="preserve"> </w:t>
      </w:r>
      <w:proofErr w:type="spellStart"/>
      <w:r w:rsidRPr="00F45030">
        <w:t>of</w:t>
      </w:r>
      <w:proofErr w:type="spellEnd"/>
      <w:r w:rsidRPr="00F45030">
        <w:t xml:space="preserve"> </w:t>
      </w:r>
      <w:proofErr w:type="spellStart"/>
      <w:r w:rsidRPr="00F45030">
        <w:t>the</w:t>
      </w:r>
      <w:proofErr w:type="spellEnd"/>
      <w:r w:rsidRPr="00F45030">
        <w:t xml:space="preserve"> tender, is </w:t>
      </w:r>
      <w:proofErr w:type="spellStart"/>
      <w:r w:rsidRPr="00F45030">
        <w:t>provided</w:t>
      </w:r>
      <w:proofErr w:type="spellEnd"/>
      <w:r w:rsidRPr="00F45030">
        <w:t xml:space="preserve"> </w:t>
      </w:r>
      <w:proofErr w:type="spellStart"/>
      <w:r w:rsidRPr="00F45030">
        <w:t>for</w:t>
      </w:r>
      <w:proofErr w:type="spellEnd"/>
      <w:r w:rsidRPr="00F45030">
        <w:t xml:space="preserve"> </w:t>
      </w:r>
      <w:proofErr w:type="spellStart"/>
      <w:r w:rsidRPr="00F45030">
        <w:t>informational</w:t>
      </w:r>
      <w:proofErr w:type="spellEnd"/>
      <w:r w:rsidRPr="00F45030">
        <w:t xml:space="preserve"> </w:t>
      </w:r>
      <w:proofErr w:type="spellStart"/>
      <w:r w:rsidRPr="00F45030">
        <w:t>purposes</w:t>
      </w:r>
      <w:proofErr w:type="spellEnd"/>
      <w:r w:rsidRPr="00F45030">
        <w:t xml:space="preserve"> </w:t>
      </w:r>
      <w:proofErr w:type="spellStart"/>
      <w:r w:rsidRPr="00F45030">
        <w:t>only</w:t>
      </w:r>
      <w:proofErr w:type="spellEnd"/>
      <w:r w:rsidRPr="00F45030">
        <w:t>.</w:t>
      </w:r>
    </w:p>
    <w:p w14:paraId="0C6271D9" w14:textId="77777777" w:rsidR="00A802FA" w:rsidRDefault="00A802FA" w:rsidP="00F45030">
      <w:pPr>
        <w:jc w:val="both"/>
      </w:pPr>
    </w:p>
    <w:p w14:paraId="64834400" w14:textId="7F82EB37" w:rsidR="00A802FA" w:rsidRDefault="00A802FA" w:rsidP="00F45030">
      <w:pPr>
        <w:jc w:val="both"/>
      </w:pP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selected</w:t>
      </w:r>
      <w:proofErr w:type="spellEnd"/>
      <w:r w:rsidRPr="00A802FA">
        <w:t xml:space="preserve"> </w:t>
      </w:r>
      <w:proofErr w:type="spellStart"/>
      <w:r w:rsidRPr="00A802FA">
        <w:t>contractor</w:t>
      </w:r>
      <w:proofErr w:type="spellEnd"/>
      <w:r w:rsidRPr="00A802FA">
        <w:t xml:space="preserve"> </w:t>
      </w:r>
      <w:proofErr w:type="spellStart"/>
      <w:r w:rsidRPr="00A802FA">
        <w:t>shall</w:t>
      </w:r>
      <w:proofErr w:type="spellEnd"/>
      <w:r w:rsidRPr="00A802FA">
        <w:t xml:space="preserve"> be </w:t>
      </w:r>
      <w:proofErr w:type="spellStart"/>
      <w:r w:rsidRPr="00A802FA">
        <w:t>required</w:t>
      </w:r>
      <w:proofErr w:type="spellEnd"/>
      <w:r w:rsidRPr="00A802FA">
        <w:t xml:space="preserve"> to </w:t>
      </w:r>
      <w:proofErr w:type="spellStart"/>
      <w:r w:rsidRPr="00A802FA">
        <w:t>coordinate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timing</w:t>
      </w:r>
      <w:proofErr w:type="spellEnd"/>
      <w:r w:rsidRPr="00A802FA">
        <w:t xml:space="preserve"> </w:t>
      </w:r>
      <w:proofErr w:type="spellStart"/>
      <w:r w:rsidRPr="00A802FA">
        <w:t>and</w:t>
      </w:r>
      <w:proofErr w:type="spellEnd"/>
      <w:r w:rsidRPr="00A802FA">
        <w:t xml:space="preserve"> </w:t>
      </w:r>
      <w:proofErr w:type="spellStart"/>
      <w:r w:rsidRPr="00A802FA">
        <w:t>technical</w:t>
      </w:r>
      <w:proofErr w:type="spellEnd"/>
      <w:r w:rsidRPr="00A802FA">
        <w:t xml:space="preserve"> </w:t>
      </w:r>
      <w:proofErr w:type="spellStart"/>
      <w:r w:rsidRPr="00A802FA">
        <w:t>aspects</w:t>
      </w:r>
      <w:proofErr w:type="spellEnd"/>
      <w:r w:rsidRPr="00A802FA">
        <w:t xml:space="preserve"> </w:t>
      </w:r>
      <w:proofErr w:type="spellStart"/>
      <w:r w:rsidRPr="00A802FA">
        <w:t>of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execution</w:t>
      </w:r>
      <w:proofErr w:type="spellEnd"/>
      <w:r w:rsidRPr="00A802FA">
        <w:t xml:space="preserve"> </w:t>
      </w:r>
      <w:proofErr w:type="spellStart"/>
      <w:r w:rsidRPr="00A802FA">
        <w:t>of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works</w:t>
      </w:r>
      <w:proofErr w:type="spellEnd"/>
      <w:r w:rsidRPr="00A802FA">
        <w:t xml:space="preserve"> </w:t>
      </w:r>
      <w:proofErr w:type="spellStart"/>
      <w:r w:rsidRPr="00A802FA">
        <w:t>forming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subject</w:t>
      </w:r>
      <w:proofErr w:type="spellEnd"/>
      <w:r w:rsidRPr="00A802FA">
        <w:t xml:space="preserve"> </w:t>
      </w:r>
      <w:proofErr w:type="spellStart"/>
      <w:r w:rsidRPr="00A802FA">
        <w:t>of</w:t>
      </w:r>
      <w:proofErr w:type="spellEnd"/>
      <w:r w:rsidRPr="00A802FA">
        <w:t xml:space="preserve"> </w:t>
      </w:r>
      <w:proofErr w:type="spellStart"/>
      <w:r w:rsidRPr="00A802FA">
        <w:t>this</w:t>
      </w:r>
      <w:proofErr w:type="spellEnd"/>
      <w:r w:rsidRPr="00A802FA">
        <w:t xml:space="preserve"> tender </w:t>
      </w:r>
      <w:proofErr w:type="spellStart"/>
      <w:r w:rsidRPr="00A802FA">
        <w:t>with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contractor</w:t>
      </w:r>
      <w:proofErr w:type="spellEnd"/>
      <w:r w:rsidRPr="00A802FA">
        <w:t xml:space="preserve"> </w:t>
      </w:r>
      <w:proofErr w:type="spellStart"/>
      <w:r w:rsidRPr="00A802FA">
        <w:t>and</w:t>
      </w:r>
      <w:proofErr w:type="spellEnd"/>
      <w:r w:rsidRPr="00A802FA">
        <w:t>/</w:t>
      </w:r>
      <w:proofErr w:type="spellStart"/>
      <w:r w:rsidRPr="00A802FA">
        <w:t>or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above</w:t>
      </w:r>
      <w:r w:rsidRPr="00A802FA">
        <w:rPr>
          <w:rFonts w:ascii="Cambria Math" w:hAnsi="Cambria Math" w:cs="Cambria Math"/>
        </w:rPr>
        <w:t>‑</w:t>
      </w:r>
      <w:r w:rsidRPr="00A802FA">
        <w:t>mentioned</w:t>
      </w:r>
      <w:proofErr w:type="spellEnd"/>
      <w:r w:rsidRPr="00A802FA">
        <w:t xml:space="preserve"> </w:t>
      </w:r>
      <w:proofErr w:type="spellStart"/>
      <w:r w:rsidRPr="00A802FA">
        <w:t>equipment</w:t>
      </w:r>
      <w:proofErr w:type="spellEnd"/>
      <w:r w:rsidRPr="00A802FA">
        <w:t xml:space="preserve"> </w:t>
      </w:r>
      <w:proofErr w:type="spellStart"/>
      <w:r w:rsidRPr="00A802FA">
        <w:t>supplier</w:t>
      </w:r>
      <w:proofErr w:type="spellEnd"/>
      <w:r w:rsidRPr="00A802FA">
        <w:t xml:space="preserve">, </w:t>
      </w:r>
      <w:proofErr w:type="spellStart"/>
      <w:r w:rsidRPr="00A802FA">
        <w:t>which</w:t>
      </w:r>
      <w:proofErr w:type="spellEnd"/>
      <w:r w:rsidRPr="00A802FA">
        <w:t xml:space="preserve"> is not </w:t>
      </w:r>
      <w:proofErr w:type="spellStart"/>
      <w:r w:rsidRPr="00A802FA">
        <w:t>included</w:t>
      </w:r>
      <w:proofErr w:type="spellEnd"/>
      <w:r w:rsidRPr="00A802FA">
        <w:t xml:space="preserve"> in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scope</w:t>
      </w:r>
      <w:proofErr w:type="spellEnd"/>
      <w:r w:rsidRPr="00A802FA">
        <w:t xml:space="preserve"> </w:t>
      </w:r>
      <w:proofErr w:type="spellStart"/>
      <w:r w:rsidRPr="00A802FA">
        <w:t>of</w:t>
      </w:r>
      <w:proofErr w:type="spellEnd"/>
      <w:r w:rsidRPr="00A802FA">
        <w:t xml:space="preserve"> </w:t>
      </w:r>
      <w:proofErr w:type="spellStart"/>
      <w:r w:rsidRPr="00A802FA">
        <w:t>this</w:t>
      </w:r>
      <w:proofErr w:type="spellEnd"/>
      <w:r w:rsidRPr="00A802FA">
        <w:t xml:space="preserve"> tender, as </w:t>
      </w:r>
      <w:proofErr w:type="spellStart"/>
      <w:r w:rsidRPr="00A802FA">
        <w:t>well</w:t>
      </w:r>
      <w:proofErr w:type="spellEnd"/>
      <w:r w:rsidRPr="00A802FA">
        <w:t xml:space="preserve"> as </w:t>
      </w:r>
      <w:proofErr w:type="spellStart"/>
      <w:r w:rsidRPr="00A802FA">
        <w:t>with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contractors</w:t>
      </w:r>
      <w:proofErr w:type="spellEnd"/>
      <w:r w:rsidRPr="00A802FA">
        <w:t xml:space="preserve"> </w:t>
      </w:r>
      <w:proofErr w:type="spellStart"/>
      <w:r w:rsidRPr="00A802FA">
        <w:t>of</w:t>
      </w:r>
      <w:proofErr w:type="spellEnd"/>
      <w:r w:rsidRPr="00A802FA">
        <w:t xml:space="preserve"> </w:t>
      </w:r>
      <w:proofErr w:type="spellStart"/>
      <w:r w:rsidRPr="00A802FA">
        <w:t>all</w:t>
      </w:r>
      <w:proofErr w:type="spellEnd"/>
      <w:r w:rsidRPr="00A802FA">
        <w:t xml:space="preserve"> </w:t>
      </w:r>
      <w:proofErr w:type="spellStart"/>
      <w:r w:rsidR="00BD328C">
        <w:t>other</w:t>
      </w:r>
      <w:proofErr w:type="spellEnd"/>
      <w:r w:rsidR="00BD328C">
        <w:t xml:space="preserve"> </w:t>
      </w:r>
      <w:proofErr w:type="spellStart"/>
      <w:r w:rsidRPr="00A802FA">
        <w:t>projects</w:t>
      </w:r>
      <w:proofErr w:type="spellEnd"/>
      <w:r w:rsidRPr="00A802FA">
        <w:t xml:space="preserve"> </w:t>
      </w:r>
      <w:proofErr w:type="spellStart"/>
      <w:r w:rsidRPr="00A802FA">
        <w:t>being</w:t>
      </w:r>
      <w:proofErr w:type="spellEnd"/>
      <w:r w:rsidRPr="00A802FA">
        <w:t xml:space="preserve"> </w:t>
      </w:r>
      <w:proofErr w:type="spellStart"/>
      <w:r w:rsidRPr="00A802FA">
        <w:t>carried</w:t>
      </w:r>
      <w:proofErr w:type="spellEnd"/>
      <w:r w:rsidRPr="00A802FA">
        <w:t xml:space="preserve"> out </w:t>
      </w:r>
      <w:proofErr w:type="spellStart"/>
      <w:r w:rsidRPr="00A802FA">
        <w:t>within</w:t>
      </w:r>
      <w:proofErr w:type="spellEnd"/>
      <w:r w:rsidRPr="00A802FA">
        <w:t xml:space="preserve"> </w:t>
      </w:r>
      <w:proofErr w:type="spellStart"/>
      <w:r w:rsidRPr="00A802FA">
        <w:t>the</w:t>
      </w:r>
      <w:proofErr w:type="spellEnd"/>
      <w:r w:rsidRPr="00A802FA">
        <w:t xml:space="preserve"> </w:t>
      </w:r>
      <w:proofErr w:type="spellStart"/>
      <w:r w:rsidRPr="00A802FA">
        <w:t>wider</w:t>
      </w:r>
      <w:proofErr w:type="spellEnd"/>
      <w:r w:rsidRPr="00A802FA">
        <w:t xml:space="preserve"> </w:t>
      </w:r>
      <w:proofErr w:type="spellStart"/>
      <w:r w:rsidRPr="00A802FA">
        <w:t>construction</w:t>
      </w:r>
      <w:proofErr w:type="spellEnd"/>
      <w:r w:rsidRPr="00A802FA">
        <w:t xml:space="preserve"> area.</w:t>
      </w:r>
    </w:p>
    <w:tbl>
      <w:tblPr>
        <w:tblpPr w:leftFromText="142" w:rightFromText="142" w:tblpX="-163" w:tblpYSpec="bottom"/>
        <w:tblW w:w="9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94447C" w14:paraId="69CBA6E0" w14:textId="77777777" w:rsidTr="007C0B77">
        <w:trPr>
          <w:trHeight w:val="3750"/>
        </w:trPr>
        <w:tc>
          <w:tcPr>
            <w:tcW w:w="9540" w:type="dxa"/>
          </w:tcPr>
          <w:tbl>
            <w:tblPr>
              <w:tblpPr w:leftFromText="142" w:rightFromText="142" w:vertAnchor="page" w:horzAnchor="page" w:tblpX="165" w:tblpY="15"/>
              <w:tblOverlap w:val="never"/>
              <w:tblW w:w="935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94447C" w:rsidRPr="00B46E1E" w14:paraId="0C09D3D6" w14:textId="77777777" w:rsidTr="00D04F56">
              <w:trPr>
                <w:cantSplit/>
                <w:trHeight w:val="255"/>
              </w:trPr>
              <w:tc>
                <w:tcPr>
                  <w:tcW w:w="9356" w:type="dxa"/>
                  <w:gridSpan w:val="2"/>
                  <w:tcBorders>
                    <w:top w:val="single" w:sz="8" w:space="0" w:color="auto"/>
                    <w:bottom w:val="single" w:sz="4" w:space="0" w:color="auto"/>
                  </w:tcBorders>
                  <w:noWrap/>
                </w:tcPr>
                <w:p w14:paraId="63D20B56" w14:textId="515965AE" w:rsidR="0094447C" w:rsidRPr="0094447C" w:rsidRDefault="007D522A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7D522A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DOCUMENTATION CHECK</w:t>
                  </w:r>
                </w:p>
              </w:tc>
            </w:tr>
            <w:tr w:rsidR="0094447C" w:rsidRPr="00B46E1E" w14:paraId="4330D9B4" w14:textId="77777777" w:rsidTr="00D04F56">
              <w:trPr>
                <w:cantSplit/>
                <w:trHeight w:val="255"/>
              </w:trPr>
              <w:tc>
                <w:tcPr>
                  <w:tcW w:w="935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noWrap/>
                </w:tcPr>
                <w:p w14:paraId="70107A4D" w14:textId="102EEA1C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In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accordance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with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Rules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on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project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control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Project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control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commission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was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named</w:t>
                  </w:r>
                  <w:proofErr w:type="spellEnd"/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.</w:t>
                  </w:r>
                  <w:r w:rsidR="005A10E1"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documentation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check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has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been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performed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in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accordance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with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IBE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quality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management </w:t>
                  </w:r>
                  <w:proofErr w:type="spellStart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procedures</w:t>
                  </w:r>
                  <w:proofErr w:type="spellEnd"/>
                  <w:r w:rsidR="005A10E1" w:rsidRPr="005A10E1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.</w:t>
                  </w: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</w:p>
              </w:tc>
            </w:tr>
            <w:tr w:rsidR="0094447C" w:rsidRPr="00B46E1E" w14:paraId="56F22D91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441CA070" w14:textId="714AF1BE" w:rsidR="0094447C" w:rsidRPr="0094447C" w:rsidRDefault="005A10E1" w:rsidP="007C0B77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chair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project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control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commission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1943BE8F" w14:textId="48BE9814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dr. Andrej Širca, univ. dipl. inž. grad.</w:t>
                  </w:r>
                </w:p>
              </w:tc>
            </w:tr>
            <w:tr w:rsidR="0094447C" w:rsidRPr="00B46E1E" w14:paraId="33CD324D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5DB46D21" w14:textId="77777777" w:rsidR="0094447C" w:rsidRPr="0094447C" w:rsidRDefault="005A10E1" w:rsidP="007C0B77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chair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project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control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commission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DCB857E" w14:textId="77777777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mag. Boštjan Duhovnik, univ. dipl. inž. str.</w:t>
                  </w:r>
                </w:p>
              </w:tc>
            </w:tr>
            <w:tr w:rsidR="0094447C" w:rsidRPr="00B46E1E" w14:paraId="23EE8C71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620F93CE" w14:textId="77777777" w:rsidR="0094447C" w:rsidRPr="0094447C" w:rsidRDefault="005A10E1" w:rsidP="007C0B77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chair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project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control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commission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0AA62BE4" w14:textId="77777777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mag. Marko Testen, univ. dipl. inž. el.</w:t>
                  </w:r>
                </w:p>
              </w:tc>
            </w:tr>
            <w:tr w:rsidR="0094447C" w:rsidRPr="001938DA" w14:paraId="5A55EF3E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8" w:space="0" w:color="auto"/>
                    <w:right w:val="nil"/>
                  </w:tcBorders>
                  <w:noWrap/>
                </w:tcPr>
                <w:p w14:paraId="5CDE783E" w14:textId="1FA85B84" w:rsidR="0094447C" w:rsidRDefault="005A10E1" w:rsidP="007C0B77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commission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chairman</w:t>
                  </w:r>
                  <w:proofErr w:type="spellEnd"/>
                  <w:r w:rsidRPr="005A10E1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signature</w:t>
                  </w:r>
                </w:p>
                <w:p w14:paraId="371AF566" w14:textId="77777777" w:rsidR="0094447C" w:rsidRDefault="0094447C" w:rsidP="007C0B77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  <w:p w14:paraId="3EF1E57E" w14:textId="416D75B9" w:rsidR="0094447C" w:rsidRPr="0094447C" w:rsidRDefault="0094447C" w:rsidP="007C0B77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br/>
                  </w:r>
                  <w:r w:rsidRPr="0094447C"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8" w:space="0" w:color="auto"/>
                  </w:tcBorders>
                  <w:shd w:val="clear" w:color="auto" w:fill="FFD5B3"/>
                </w:tcPr>
                <w:p w14:paraId="058855F3" w14:textId="29C013A6" w:rsidR="0094447C" w:rsidRPr="0094447C" w:rsidRDefault="0094447C" w:rsidP="0094447C">
                  <w:pPr>
                    <w:spacing w:before="40"/>
                    <w:ind w:left="3517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5A10E1" w:rsidRPr="00B46E1E" w14:paraId="6C7D700A" w14:textId="77777777" w:rsidTr="00D04F56">
              <w:trPr>
                <w:cantSplit/>
                <w:trHeight w:val="255"/>
              </w:trPr>
              <w:tc>
                <w:tcPr>
                  <w:tcW w:w="9356" w:type="dxa"/>
                  <w:gridSpan w:val="2"/>
                  <w:tcBorders>
                    <w:top w:val="single" w:sz="8" w:space="0" w:color="auto"/>
                    <w:bottom w:val="single" w:sz="4" w:space="0" w:color="auto"/>
                  </w:tcBorders>
                  <w:noWrap/>
                </w:tcPr>
                <w:p w14:paraId="2DC7FE8F" w14:textId="4C709F87" w:rsidR="005A10E1" w:rsidRPr="0094447C" w:rsidRDefault="005A10E1" w:rsidP="005A10E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8350E0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DOCUMENTATION LABELING ACCORDING THE INTERNAL STANDARD IBE D.D.</w:t>
                  </w:r>
                  <w:r w:rsidRPr="0094447C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ab/>
                  </w:r>
                </w:p>
              </w:tc>
            </w:tr>
            <w:tr w:rsidR="005A10E1" w:rsidRPr="00B46E1E" w14:paraId="438F4FEB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23402366" w14:textId="1D3D3827" w:rsidR="005A10E1" w:rsidRPr="0094447C" w:rsidRDefault="005A10E1" w:rsidP="005A10E1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IBE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project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No.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E9ACBF4" w14:textId="77777777" w:rsidR="005A10E1" w:rsidRPr="0094447C" w:rsidRDefault="005A10E1" w:rsidP="005A10E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JULFS-D549/093</w:t>
                  </w:r>
                </w:p>
              </w:tc>
            </w:tr>
            <w:tr w:rsidR="005A10E1" w:rsidRPr="00B46E1E" w14:paraId="10AEDB2D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6BF9C302" w14:textId="0473C449" w:rsidR="005A10E1" w:rsidRPr="0094447C" w:rsidRDefault="005A10E1" w:rsidP="005A10E1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IBE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documentation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No.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7BB1F5B" w14:textId="20ECCC98" w:rsidR="005A10E1" w:rsidRPr="0094447C" w:rsidRDefault="009A7FB0" w:rsidP="005A10E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JULFS--6V/02P</w:t>
                  </w:r>
                </w:p>
              </w:tc>
            </w:tr>
            <w:tr w:rsidR="005A10E1" w:rsidRPr="00B46E1E" w14:paraId="5296B4E6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1F1AFD27" w14:textId="1329BD48" w:rsidR="005A10E1" w:rsidRPr="0094447C" w:rsidRDefault="005A10E1" w:rsidP="005A10E1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IBE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folder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No.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96E96A9" w14:textId="3001FDDC" w:rsidR="005A10E1" w:rsidRPr="0094447C" w:rsidRDefault="009A7FB0" w:rsidP="005A10E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JULFS--6V/M02P</w:t>
                  </w:r>
                </w:p>
              </w:tc>
            </w:tr>
          </w:tbl>
          <w:p w14:paraId="7AA6BDC8" w14:textId="77777777" w:rsidR="0094447C" w:rsidRDefault="0094447C" w:rsidP="007C0B77">
            <w:pPr>
              <w:spacing w:before="40"/>
            </w:pPr>
          </w:p>
        </w:tc>
      </w:tr>
    </w:tbl>
    <w:p w14:paraId="1312F18B" w14:textId="723EE3DD" w:rsidR="0094447C" w:rsidRPr="0094447C" w:rsidRDefault="0094447C" w:rsidP="0094447C">
      <w:r>
        <w:br w:type="page"/>
      </w:r>
    </w:p>
    <w:p w14:paraId="1EE60EEF" w14:textId="4D0F7B15" w:rsidR="0094447C" w:rsidRDefault="0094447C" w:rsidP="0094447C">
      <w:pPr>
        <w:tabs>
          <w:tab w:val="left" w:pos="2552"/>
        </w:tabs>
        <w:spacing w:after="360"/>
        <w:rPr>
          <w:b/>
          <w:sz w:val="28"/>
          <w:szCs w:val="28"/>
        </w:rPr>
        <w:sectPr w:rsidR="0094447C" w:rsidSect="001915FE">
          <w:headerReference w:type="default" r:id="rId15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6611CB37" w14:textId="1A293816" w:rsidR="006633DD" w:rsidRPr="00143DF7" w:rsidRDefault="005A10E1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 w:rsidRPr="00A7035D">
        <w:rPr>
          <w:b/>
          <w:sz w:val="28"/>
          <w:szCs w:val="28"/>
        </w:rPr>
        <w:lastRenderedPageBreak/>
        <w:t>TABLE OF CONTENTS</w:t>
      </w:r>
    </w:p>
    <w:tbl>
      <w:tblPr>
        <w:tblStyle w:val="Tabelamrea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40"/>
      </w:tblGrid>
      <w:tr w:rsidR="0077741C" w:rsidRPr="00143DF7" w14:paraId="0CF84A01" w14:textId="77777777" w:rsidTr="00B45F9A">
        <w:trPr>
          <w:cantSplit/>
          <w:trHeight w:val="255"/>
        </w:trPr>
        <w:tc>
          <w:tcPr>
            <w:tcW w:w="9640" w:type="dxa"/>
          </w:tcPr>
          <w:tbl>
            <w:tblPr>
              <w:tblStyle w:val="Tabelamrea"/>
              <w:tblW w:w="0" w:type="auto"/>
              <w:tblBorders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77741C" w:rsidRPr="00143DF7" w14:paraId="3C2885AB" w14:textId="77777777" w:rsidTr="00B45F9A">
              <w:trPr>
                <w:cantSplit/>
                <w:trHeight w:val="255"/>
                <w:tblHeader/>
              </w:trPr>
              <w:tc>
                <w:tcPr>
                  <w:tcW w:w="9414" w:type="dxa"/>
                </w:tcPr>
                <w:p w14:paraId="4A62677A" w14:textId="77777777" w:rsidR="0077741C" w:rsidRPr="00143DF7" w:rsidRDefault="0077741C" w:rsidP="00B45F9A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143DF7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INVESTOR</w:t>
                  </w:r>
                </w:p>
              </w:tc>
            </w:tr>
          </w:tbl>
          <w:p w14:paraId="799CBC7F" w14:textId="77777777" w:rsidR="0077741C" w:rsidRPr="00143DF7" w:rsidRDefault="0077741C" w:rsidP="00B45F9A"/>
        </w:tc>
      </w:tr>
      <w:tr w:rsidR="0077741C" w:rsidRPr="00143DF7" w14:paraId="5878E934" w14:textId="77777777" w:rsidTr="00B45F9A">
        <w:trPr>
          <w:cantSplit/>
          <w:trHeight w:val="284"/>
        </w:trPr>
        <w:tc>
          <w:tcPr>
            <w:tcW w:w="9640" w:type="dxa"/>
          </w:tcPr>
          <w:tbl>
            <w:tblPr>
              <w:tblW w:w="9356" w:type="dxa"/>
              <w:tblBorders>
                <w:top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77741C" w:rsidRPr="00143DF7" w14:paraId="57C30735" w14:textId="77777777" w:rsidTr="00E85CC9">
              <w:trPr>
                <w:trHeight w:val="255"/>
              </w:trPr>
              <w:tc>
                <w:tcPr>
                  <w:tcW w:w="4678" w:type="dxa"/>
                  <w:noWrap/>
                </w:tcPr>
                <w:p w14:paraId="2C3BB133" w14:textId="1275D9E6" w:rsidR="0077741C" w:rsidRPr="00143DF7" w:rsidRDefault="00D03D53" w:rsidP="00B45F9A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D03D53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INVESTOR</w:t>
                  </w:r>
                  <w:r w:rsidR="00E84A39" w:rsidRPr="00E84A39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1</w:t>
                  </w:r>
                </w:p>
              </w:tc>
              <w:tc>
                <w:tcPr>
                  <w:tcW w:w="4678" w:type="dxa"/>
                </w:tcPr>
                <w:p w14:paraId="0909CB25" w14:textId="77777777" w:rsidR="0077741C" w:rsidRPr="006C5809" w:rsidRDefault="0077741C" w:rsidP="00B45F9A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5A10E1" w:rsidRPr="00143DF7" w14:paraId="4903A268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6FF86201" w14:textId="5AEE3479" w:rsidR="005A10E1" w:rsidRPr="00143DF7" w:rsidRDefault="005A10E1" w:rsidP="005A10E1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name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and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surname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company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name</w:t>
                  </w: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26D4B3D4" w14:textId="77777777" w:rsidR="005A10E1" w:rsidRPr="006C5809" w:rsidRDefault="005A10E1" w:rsidP="005A10E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UNIVERZA V LJUBLJANI</w:t>
                  </w:r>
                </w:p>
              </w:tc>
            </w:tr>
            <w:tr w:rsidR="005A10E1" w:rsidRPr="00143DF7" w14:paraId="7C9D278C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2B7A5A2E" w14:textId="3EED4E6D" w:rsidR="005A10E1" w:rsidRPr="00143DF7" w:rsidRDefault="005A10E1" w:rsidP="005A10E1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address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registered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office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company</w:t>
                  </w:r>
                  <w:proofErr w:type="spellEnd"/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0FE26DDB" w14:textId="041F1CBF" w:rsidR="005A10E1" w:rsidRPr="006C5809" w:rsidRDefault="005A10E1" w:rsidP="005A10E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Kongresni trg 12, 1000 LJUBLJANA</w:t>
                  </w:r>
                </w:p>
              </w:tc>
            </w:tr>
          </w:tbl>
          <w:p w14:paraId="511973B6" w14:textId="77777777" w:rsidR="0077741C" w:rsidRPr="00143DF7" w:rsidRDefault="0077741C" w:rsidP="00B45F9A"/>
        </w:tc>
      </w:tr>
    </w:tbl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4678"/>
      </w:tblGrid>
      <w:tr w:rsidR="005A10E1" w:rsidRPr="00143DF7" w14:paraId="15502CF6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19752CC" w14:textId="66EEEFC3" w:rsidR="005A10E1" w:rsidRPr="006C5809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CONSTRUCTION DATA</w:t>
            </w: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5A10E1" w:rsidRPr="00143DF7" w14:paraId="3A678904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D98C78" w14:textId="11B932BE" w:rsidR="005A10E1" w:rsidRPr="006C5809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construction</w:t>
            </w:r>
            <w:proofErr w:type="spellEnd"/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7EEACCA" w14:textId="77777777" w:rsidR="005A10E1" w:rsidRPr="006C5809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</w:t>
            </w:r>
          </w:p>
        </w:tc>
      </w:tr>
      <w:tr w:rsidR="005A10E1" w:rsidRPr="00143DF7" w14:paraId="46BAA864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FB4CB5" w14:textId="2CCADAF3" w:rsidR="005A10E1" w:rsidRPr="006C5809" w:rsidRDefault="005A10E1" w:rsidP="005A10E1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DESIGN DOCUMENTATION DATA</w:t>
            </w: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5A10E1" w:rsidRPr="00143DF7" w14:paraId="2B0798BC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1DADD6C" w14:textId="4B6D1505" w:rsidR="005A10E1" w:rsidRPr="006C5809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design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type</w:t>
            </w:r>
            <w:proofErr w:type="spellEnd"/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46D2A96" w14:textId="6CD32FF3" w:rsidR="005A10E1" w:rsidRPr="006C5809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84A3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Tender </w:t>
            </w:r>
            <w:proofErr w:type="spellStart"/>
            <w:r w:rsidRPr="00E84A3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Documents</w:t>
            </w:r>
            <w:proofErr w:type="spellEnd"/>
            <w:r w:rsidRPr="00E84A3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(DZR)</w:t>
            </w:r>
          </w:p>
        </w:tc>
      </w:tr>
      <w:tr w:rsidR="005A10E1" w:rsidRPr="00143DF7" w14:paraId="26CF962F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7B1F6A" w14:textId="5DCFFE9E" w:rsidR="005A10E1" w:rsidRPr="006C5809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project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7710B69" w14:textId="77777777" w:rsidR="005A10E1" w:rsidRPr="006C5809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362-19</w:t>
            </w:r>
          </w:p>
        </w:tc>
      </w:tr>
      <w:tr w:rsidR="005A10E1" w:rsidRPr="00143DF7" w14:paraId="622D1730" w14:textId="77777777" w:rsidTr="00072FA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3C93E9B4" w14:textId="3201F09A" w:rsidR="005A10E1" w:rsidRPr="006C5809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7" w:name="_Hlk141444416"/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expertise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area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7969D9" w14:textId="77777777" w:rsidR="005A10E1" w:rsidRPr="009E4D34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9DE59EF" w14:textId="77777777" w:rsidR="005A10E1" w:rsidRPr="006C5809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</w:p>
        </w:tc>
      </w:tr>
      <w:tr w:rsidR="005A10E1" w:rsidRPr="00143DF7" w14:paraId="614E92DB" w14:textId="77777777" w:rsidTr="008A3017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08CE0250" w14:textId="6FF55D97" w:rsidR="005A10E1" w:rsidRPr="006C5809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title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3B7720" w14:textId="77777777" w:rsidR="005A10E1" w:rsidRPr="009E4D34" w:rsidRDefault="005A10E1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E55EC15" w14:textId="7710EBBB" w:rsidR="005A10E1" w:rsidRPr="006C5809" w:rsidRDefault="009A7FB0" w:rsidP="005A10E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from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all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disciplines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Excluding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interior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finishes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furniture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kitchen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</w:p>
        </w:tc>
      </w:tr>
      <w:bookmarkEnd w:id="7"/>
      <w:tr w:rsidR="005A10E1" w:rsidRPr="00143DF7" w14:paraId="151907C5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C15727" w14:textId="094D0D06" w:rsidR="005A10E1" w:rsidRPr="006C5809" w:rsidRDefault="005A10E1" w:rsidP="005A10E1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83930FD" w14:textId="1FF06B53" w:rsidR="005A10E1" w:rsidRPr="006C5809" w:rsidRDefault="009A7FB0" w:rsidP="005A10E1">
            <w:pPr>
              <w:keepNext/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</w:tr>
    </w:tbl>
    <w:p w14:paraId="3E55104F" w14:textId="5FB0E6C1" w:rsidR="004F171C" w:rsidRDefault="004F171C" w:rsidP="004F171C"/>
    <w:p w14:paraId="2091682F" w14:textId="77777777" w:rsidR="00D6528C" w:rsidRPr="00143DF7" w:rsidRDefault="00D6528C" w:rsidP="004F171C"/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"/>
        <w:gridCol w:w="604"/>
        <w:gridCol w:w="5130"/>
        <w:gridCol w:w="1811"/>
        <w:gridCol w:w="906"/>
      </w:tblGrid>
      <w:tr w:rsidR="005A10E1" w:rsidRPr="002468F7" w14:paraId="19F2669D" w14:textId="77777777" w:rsidTr="00E83FDC">
        <w:trPr>
          <w:cantSplit/>
          <w:trHeight w:val="255"/>
          <w:tblHeader/>
        </w:trPr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171C7112" w14:textId="331D5C99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chapter</w:t>
            </w:r>
            <w:proofErr w:type="spellEnd"/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92A7FE8" w14:textId="117A193B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No.</w:t>
            </w: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E79A762" w14:textId="65A530DB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do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</w:t>
            </w:r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ument</w:t>
            </w:r>
            <w:proofErr w:type="spellEnd"/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C173053" w14:textId="6A9EF098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2468F7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id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entification</w:t>
            </w:r>
            <w:proofErr w:type="spellEnd"/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0A58BD5" w14:textId="1C9D1264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pages</w:t>
            </w:r>
            <w:proofErr w:type="spellEnd"/>
          </w:p>
        </w:tc>
      </w:tr>
      <w:tr w:rsidR="005A10E1" w:rsidRPr="002468F7" w14:paraId="3F69E1A5" w14:textId="77777777" w:rsidTr="00E83FDC">
        <w:trPr>
          <w:cantSplit/>
          <w:trHeight w:val="255"/>
        </w:trPr>
        <w:tc>
          <w:tcPr>
            <w:tcW w:w="15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03574ECF" w14:textId="4B07284D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  <w:noWrap/>
          </w:tcPr>
          <w:p w14:paraId="47771066" w14:textId="305C487C" w:rsidR="005A10E1" w:rsidRPr="002468F7" w:rsidRDefault="009A7FB0" w:rsidP="005A10E1">
            <w:pPr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JULFS--6V/M02P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</w:tcPr>
          <w:p w14:paraId="3DBCF18C" w14:textId="77777777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</w:tcPr>
          <w:p w14:paraId="148B4F32" w14:textId="77777777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5A10E1" w:rsidRPr="002468F7" w14:paraId="24E875F5" w14:textId="77777777" w:rsidTr="00E83FDC">
        <w:trPr>
          <w:cantSplit/>
          <w:trHeight w:val="255"/>
        </w:trPr>
        <w:tc>
          <w:tcPr>
            <w:tcW w:w="9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023E6C" w14:textId="77777777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0.1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D219A03" w14:textId="77777777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1E4AB1" w14:textId="332F5662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TITLE PAGE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3E244DD4" w14:textId="72F508D6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11CA9CA7" w14:textId="04F96C74" w:rsidR="005A10E1" w:rsidRPr="002468F7" w:rsidRDefault="005A10E1" w:rsidP="005A10E1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A10E1" w:rsidRPr="002468F7" w14:paraId="18D67274" w14:textId="77777777" w:rsidTr="00E83FD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501EFD4" w14:textId="77777777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A57DB" w14:textId="77777777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2E93D1B" w14:textId="12B7A47B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THE DESIGN EXPERTS INVOLVED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A18C4" w14:textId="312932B7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4D685" w14:textId="6FC24028" w:rsidR="005A10E1" w:rsidRPr="002468F7" w:rsidRDefault="005A10E1" w:rsidP="005A10E1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A10E1" w:rsidRPr="002468F7" w14:paraId="6A39DFC0" w14:textId="77777777" w:rsidTr="00E83FD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70DB6F" w14:textId="6DEE920F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16DA" w14:textId="77777777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3C87D4" w14:textId="4B41511E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DESIGN DOCUMENTATION TABLE OF CONTENTS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3B9AA" w14:textId="3B2B9D9A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68CF2" w14:textId="77777777" w:rsidR="005A10E1" w:rsidRPr="002468F7" w:rsidRDefault="005A10E1" w:rsidP="005A10E1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A10E1" w:rsidRPr="00BB727A" w14:paraId="169EAE69" w14:textId="77777777" w:rsidTr="00E83FD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26C85D" w14:textId="6E20AB06" w:rsidR="005A10E1" w:rsidRPr="00BB727A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BB727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160FE" w14:textId="77777777" w:rsidR="005A10E1" w:rsidRPr="00BB727A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52B582" w14:textId="17A6C47E" w:rsidR="005A10E1" w:rsidRPr="00BB727A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GENERAL</w:t>
            </w: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 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CONSTRUCTION DATA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A0FC5" w14:textId="77777777" w:rsidR="005A10E1" w:rsidRPr="00BB727A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E6B6" w14:textId="77777777" w:rsidR="005A10E1" w:rsidRPr="00BB727A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A10E1" w:rsidRPr="002468F7" w14:paraId="4703172B" w14:textId="77777777" w:rsidTr="00E83FD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74DE55" w14:textId="747B3301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2578A" w14:textId="77777777" w:rsidR="005A10E1" w:rsidRPr="002468F7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654237" w14:textId="30889EFC" w:rsidR="005A10E1" w:rsidRPr="002468F7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DOCUMENTATION ADDITIONAL DATA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A2633" w14:textId="77777777" w:rsidR="005A10E1" w:rsidRPr="002468F7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853C9" w14:textId="77777777" w:rsidR="005A10E1" w:rsidRPr="002468F7" w:rsidRDefault="005A10E1" w:rsidP="005A10E1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A10E1" w:rsidRPr="00BB727A" w14:paraId="72BD73D5" w14:textId="77777777" w:rsidTr="00E83FD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077C73" w14:textId="7415EC48" w:rsidR="005A10E1" w:rsidRPr="00BB727A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BB727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E2DD5" w14:textId="77777777" w:rsidR="005A10E1" w:rsidRPr="00BB727A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7106FE" w14:textId="39D15CFA" w:rsidR="005A10E1" w:rsidRPr="00BB727A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TABLE OF CONTENTS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6041C" w14:textId="77777777" w:rsidR="005A10E1" w:rsidRPr="00BB727A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864BD" w14:textId="77777777" w:rsidR="005A10E1" w:rsidRPr="00BB727A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A10E1" w:rsidRPr="00BB727A" w14:paraId="524EB8A6" w14:textId="77777777" w:rsidTr="00E83FD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1F4ABD" w14:textId="79B55EE5" w:rsidR="005A10E1" w:rsidRPr="00BB727A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BB727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FDF1" w14:textId="77777777" w:rsidR="005A10E1" w:rsidRPr="00BB727A" w:rsidRDefault="005A10E1" w:rsidP="005A10E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D54D2C1" w14:textId="5541E77D" w:rsidR="005A10E1" w:rsidRPr="00BB727A" w:rsidRDefault="005A10E1" w:rsidP="005A10E1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SUMMARY TECHNICAL REPORT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6058A" w14:textId="77777777" w:rsidR="005A10E1" w:rsidRPr="00BB727A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F474B" w14:textId="77777777" w:rsidR="005A10E1" w:rsidRPr="00BB727A" w:rsidRDefault="005A10E1" w:rsidP="005A10E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C46CFE" w:rsidRPr="004E2F2F" w14:paraId="5A94130D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1577F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8F41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7A9AFC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90339D">
              <w:rPr>
                <w:rFonts w:cs="Calibri"/>
                <w:color w:val="000000"/>
                <w:sz w:val="16"/>
                <w:szCs w:val="16"/>
                <w:lang w:eastAsia="sl-SI"/>
              </w:rPr>
              <w:t>ZBIRNO TEHNIČNO POROČILO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3C99527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JULFS--6V1001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76BB88E" w14:textId="1D24B631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60</w:t>
            </w:r>
          </w:p>
        </w:tc>
      </w:tr>
      <w:tr w:rsidR="00C46CFE" w:rsidRPr="004E2F2F" w14:paraId="2194F8EB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DABB00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D531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EB8682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SUMMARY TECHNICAL REPORT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38063C2" w14:textId="70B8102C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V1</w:t>
            </w: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001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F7FB6CF" w14:textId="35B026BC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61</w:t>
            </w:r>
          </w:p>
        </w:tc>
      </w:tr>
      <w:tr w:rsidR="00C46CFE" w:rsidRPr="004E2F2F" w14:paraId="7293A005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1E216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4DBB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3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59EC1C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DGNB razredi kakovosti vgrajenih materialov, elementov in opreme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67D6463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JULFS--6X9001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380E310" w14:textId="1D55D319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4</w:t>
            </w:r>
          </w:p>
        </w:tc>
      </w:tr>
      <w:tr w:rsidR="00C46CFE" w:rsidRPr="004E2F2F" w14:paraId="26F2BFC8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6EDD6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0560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4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560A7A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DGNB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quality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classes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materials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components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installed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80B8C9B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JULFS--6X9001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E1DC3F1" w14:textId="32B2DA50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4</w:t>
            </w:r>
          </w:p>
        </w:tc>
      </w:tr>
      <w:tr w:rsidR="00C46CFE" w:rsidRPr="004E2F2F" w14:paraId="6A6011F7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B41D3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C4B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5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3744C0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POPIS, SKUPNA REKAPITULACIJA STROŠKOV/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BILL OF QUANTITIES, TOTAL COST SUMMARY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F94FD62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JULFS--6V9000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1C980D4" w14:textId="20B4B5FA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4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3</w:t>
            </w:r>
          </w:p>
        </w:tc>
      </w:tr>
      <w:tr w:rsidR="00C46CFE" w:rsidRPr="004E2F2F" w14:paraId="32CABC0E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29E1F7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A50A2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6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D640B0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GRADBENO OBRTNIŠKIH DEL, ZAKLONIŠČE/BOQ OF CONSTRUCTION AND CRAFT WORKS, SHELTER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2070005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JULFS--6A2002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1988247" w14:textId="115FA0BA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82</w:t>
            </w:r>
          </w:p>
        </w:tc>
      </w:tr>
      <w:tr w:rsidR="00C46CFE" w:rsidRPr="004E2F2F" w14:paraId="62F3F03C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69D42E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C34E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7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726DA2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GRADBENO OBRTNIŠKIH DEL, STAVBA/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BOQ OF CONSTRUCTION AND CRAFT WORKS, BUILDING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88C3921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JULFS--6A1020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6785F7C" w14:textId="1EE361BA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829</w:t>
            </w:r>
          </w:p>
        </w:tc>
      </w:tr>
      <w:tr w:rsidR="00C46CFE" w:rsidRPr="004E2F2F" w14:paraId="05549405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5425F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1F58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8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374689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GRADBENO OBRTNIŠKIH DEL, AKUSTIČNE CELICE/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BOQ OF CONSTRUCTION AND CRAFT WORKS, ACUSTIC CELLS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3DC9BE7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JULFS--6A1019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155D836" w14:textId="0090A232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8</w:t>
            </w:r>
          </w:p>
        </w:tc>
      </w:tr>
      <w:tr w:rsidR="00C46CFE" w:rsidRPr="004E2F2F" w14:paraId="19406934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BF35C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F8C8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9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A3E0FF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GRADBENIH DEL, IZKOP IN ZAŠČITA GRADBENE JAME/ BOQ OF CONSTRUCTION WORKS, EXCAVATION AND SHORING OF C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ONSTRUCTION</w:t>
            </w: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PIT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9F6A417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JULFS--6G1502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601AC6B" w14:textId="0574E094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</w:t>
            </w:r>
          </w:p>
        </w:tc>
      </w:tr>
      <w:tr w:rsidR="00C46CFE" w:rsidRPr="004E2F2F" w14:paraId="7BF73DA4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710ABAF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3077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0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42B218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GRADBENIH DEL, ZUNANJA UREDITEV OBJEKTA/BOQ OF GRADING AND PAVING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5B2A2F2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JULFS--6G1602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121E266" w14:textId="5537C59C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C46CFE" w:rsidRPr="004E2F2F" w14:paraId="163D6C07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704AD92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3909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74E761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GRADBENIH DEL, KOMUNALNI PRIKLJUČKI OBJEKTA/BOQ OF UTILITY CONNECTIONS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8159259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JULFS--6G1603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E9C1E27" w14:textId="69E09E16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71</w:t>
            </w:r>
          </w:p>
        </w:tc>
      </w:tr>
      <w:tr w:rsidR="00C46CFE" w:rsidRPr="004E2F2F" w14:paraId="3BCDE5C6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66025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392A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5CCDC9E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 Zaklonišče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F3860BC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JULFS--6E9002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0E3BCC8" w14:textId="2EDD6CCB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40</w:t>
            </w:r>
          </w:p>
        </w:tc>
      </w:tr>
      <w:tr w:rsidR="00C46CFE" w:rsidRPr="004E2F2F" w14:paraId="097AB52F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F4C1B5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82DD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3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0C2AEC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3/2 Sončna elektrarna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Solar Power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Plant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7B8BC53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JULFS--6E9032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1D8B6C" w14:textId="3ABB56B0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</w:p>
        </w:tc>
      </w:tr>
      <w:tr w:rsidR="00C46CFE" w:rsidRPr="004E2F2F" w14:paraId="22B42BC1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8584C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44CD7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4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B44BFED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3/3 SN napajanje in transformatorska postaja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MV Power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Transformer</w:t>
            </w:r>
            <w:proofErr w:type="spellEnd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Substation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783CFA0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JULFS--6E9062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6C0EF96" w14:textId="5F556BE5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25</w:t>
            </w:r>
          </w:p>
        </w:tc>
      </w:tr>
      <w:tr w:rsidR="00C46CFE" w:rsidRPr="004E2F2F" w14:paraId="7BC690D3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4FF51E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6972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5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C11E43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3/4 NN razvod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LV </w:t>
            </w:r>
            <w:proofErr w:type="spellStart"/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>Electrical</w:t>
            </w:r>
            <w:proofErr w:type="spellEnd"/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>Distribution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56D40DF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JULFS--6E9122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B5E4D41" w14:textId="3ED5B636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48</w:t>
            </w:r>
          </w:p>
        </w:tc>
      </w:tr>
      <w:tr w:rsidR="00C46CFE" w:rsidRPr="004E2F2F" w14:paraId="01E4DB97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AEE32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DAD7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6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2051EBF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3/5 Ozemljitve, strelovod in izenačitev potencialov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Earthing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Lightning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Protection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Potential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Equalization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9798823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JULFS--6E9262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6687F34" w14:textId="443E7C8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46CFE" w:rsidRPr="004E2F2F" w14:paraId="629890D6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C8E05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30AB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7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8CF56FD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3/6 Vtičnice in mala moč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Outlets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Low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Power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490472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JULFS--6E9302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D3C6FC5" w14:textId="183F615D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</w:t>
            </w:r>
          </w:p>
        </w:tc>
      </w:tr>
      <w:tr w:rsidR="00C46CFE" w:rsidRPr="004E2F2F" w14:paraId="0968AF35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1F94B65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E198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18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4B59CC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3/7 Razsvetljava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Lighting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64CE84C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JULFS--6E9322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F786933" w14:textId="1EC5D471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55</w:t>
            </w:r>
          </w:p>
        </w:tc>
      </w:tr>
      <w:tr w:rsidR="00C46CFE" w:rsidRPr="004E2F2F" w14:paraId="5A6BF4D4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164A6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09267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19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C6D5C7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3/8 Univerzalno </w:t>
            </w:r>
            <w:proofErr w:type="spellStart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kabliranje</w:t>
            </w:r>
            <w:proofErr w:type="spellEnd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WiFi</w:t>
            </w:r>
            <w:proofErr w:type="spellEnd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in drugi IKS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Structured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cabling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WiFi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Other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Information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Communication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A816CBD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JULFS--6E9352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2358640" w14:textId="3E74D2F5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84</w:t>
            </w:r>
          </w:p>
        </w:tc>
      </w:tr>
      <w:tr w:rsidR="00C46CFE" w:rsidRPr="004E2F2F" w14:paraId="1DC2B0A9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9C4FF7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4BD9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0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5DA94FD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3/9 </w:t>
            </w:r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Aktivni sistemi protipožarne zaščite in javljanje plinov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Active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Fire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Protection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Gas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Detection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D9271CC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JULFS--6E9402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6246850" w14:textId="4BB0C06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64</w:t>
            </w:r>
          </w:p>
        </w:tc>
      </w:tr>
      <w:tr w:rsidR="00C46CFE" w:rsidRPr="004E2F2F" w14:paraId="49292169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10016F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E35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12A0E2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3/10 Tehnično varovanje in pristopna kontrola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Technical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Security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Access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Control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56E5CBD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JULFS--6E9462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5E8A5B1" w14:textId="5371F25F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62</w:t>
            </w:r>
          </w:p>
        </w:tc>
      </w:tr>
      <w:tr w:rsidR="00C46CFE" w:rsidRPr="004E2F2F" w14:paraId="77DB125E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F39621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359C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728602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3/11 Ozvočenje/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Sound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System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2FD230B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JULFS--6E9502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43607EF" w14:textId="2BFD06DE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C46CFE" w:rsidRPr="004E2F2F" w14:paraId="689AB477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5CA95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95EE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23.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11B684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3/12 Multimedijska oprema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Multimedia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37CAF94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JULFS--6E9542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168B2A8" w14:textId="2307B91F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33</w:t>
            </w:r>
          </w:p>
        </w:tc>
      </w:tr>
      <w:tr w:rsidR="00C46CFE" w:rsidRPr="004E2F2F" w14:paraId="3E628596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0A267B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2E9B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24.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57CF1B1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3/13 Avtomatizacija zgradbe - BMS in CNS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Building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Automation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- BMS 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CMS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50CF77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JULFS--6E9602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83402F7" w14:textId="40F188E6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349</w:t>
            </w:r>
          </w:p>
        </w:tc>
      </w:tr>
      <w:tr w:rsidR="00C46CFE" w:rsidRPr="004E2F2F" w14:paraId="12005096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4ABACBF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F12C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25.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24F10C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4/1 Zaklonišče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E43E255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JULFS--6S0103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D4EC5A0" w14:textId="48752854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9</w:t>
            </w:r>
          </w:p>
        </w:tc>
      </w:tr>
      <w:tr w:rsidR="00C46CFE" w:rsidRPr="004E2F2F" w14:paraId="422C6A5B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204C95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6AB8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6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98FF54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4/3 </w:t>
            </w:r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Prezračevanje in klimatizacija laboratorijskih in kletnih prostorov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Ventilation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Air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Conditioning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Basement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Rooms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2C148FC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JULFS--6S0302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C19BB1F" w14:textId="753A4431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84</w:t>
            </w:r>
          </w:p>
        </w:tc>
      </w:tr>
      <w:tr w:rsidR="00C46CFE" w:rsidRPr="004E2F2F" w14:paraId="1D136110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CF8F395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582C1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27.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99607F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4/4 </w:t>
            </w:r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Prezračevanje in klimatizacija pedagoških in ostalih prostorov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/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Ventilation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Air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Conditioning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Educational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Other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Rooms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BBC9779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JULFS--6S0402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D0BE9C2" w14:textId="40DEDAD6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52</w:t>
            </w:r>
          </w:p>
        </w:tc>
      </w:tr>
      <w:tr w:rsidR="00C46CFE" w:rsidRPr="004E2F2F" w14:paraId="53B285A1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7F756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710E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28.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6DF979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4/5 </w:t>
            </w:r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Sistemi za gašenje požara in hidrantno omrežje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Fire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extinguishing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Hydrant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Network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AC7BF31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JULFS--6S0502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BFEA952" w14:textId="3FDA5EF8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60</w:t>
            </w:r>
          </w:p>
        </w:tc>
      </w:tr>
      <w:tr w:rsidR="00C46CFE" w:rsidRPr="004E2F2F" w14:paraId="321D263A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2BD5F5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F24A9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29.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82E26A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4/6 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Geosonde</w:t>
            </w:r>
            <w:proofErr w:type="spellEnd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Borehole</w:t>
            </w:r>
            <w:proofErr w:type="spellEnd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Heat</w:t>
            </w:r>
            <w:proofErr w:type="spellEnd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Exchangers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D8D1162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JULFS--6S0602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7E0B218" w14:textId="614C0E2A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8</w:t>
            </w:r>
          </w:p>
        </w:tc>
      </w:tr>
      <w:tr w:rsidR="00C46CFE" w:rsidRPr="004E2F2F" w14:paraId="079ED624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3503AF1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1E80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30.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65FEC8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4/7 Ogrevanje in hlajenje</w:t>
            </w:r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Heating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Cooling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902AF0B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JULFS--6S0702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7022052" w14:textId="462E18A4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90</w:t>
            </w:r>
          </w:p>
        </w:tc>
      </w:tr>
      <w:tr w:rsidR="00C46CFE" w:rsidRPr="004E2F2F" w14:paraId="18F718F0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89C937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92E4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31.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D7137D3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4/8 Vodovod in kanalizacija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Water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Sewerage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B779847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JULFS--6S0802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619DB19" w14:textId="1042263E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7</w:t>
            </w:r>
          </w:p>
        </w:tc>
      </w:tr>
      <w:tr w:rsidR="00C46CFE" w:rsidRPr="004E2F2F" w14:paraId="11CB8F67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847445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D670A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32.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E16BAA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4/9 Zemeljski plin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Natural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Gas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9039892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JULFS--6S0902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A00F533" w14:textId="2D1A46E0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9</w:t>
            </w:r>
          </w:p>
        </w:tc>
      </w:tr>
      <w:tr w:rsidR="00C46CFE" w:rsidRPr="004E2F2F" w14:paraId="7FC3BC62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492F3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55827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33.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D339DB8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4/10 </w:t>
            </w:r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Strojno-tehnološki mediji/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Mechanical-Technological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Media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036759D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JULFS--6S1002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44AAC60" w14:textId="66C4346E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92</w:t>
            </w:r>
          </w:p>
        </w:tc>
      </w:tr>
      <w:tr w:rsidR="00C46CFE" w:rsidRPr="004E2F2F" w14:paraId="59638F17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31EFE34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ADB72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34.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69173FC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4/11 Laboratorij LICEM, oskrba z gorivi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LICEM,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Fuel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1B8700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JULFS--6S1102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C16FFE4" w14:textId="266C38F0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5</w:t>
            </w:r>
          </w:p>
        </w:tc>
      </w:tr>
      <w:tr w:rsidR="00C46CFE" w:rsidRPr="004E2F2F" w14:paraId="0C0D0528" w14:textId="77777777" w:rsidTr="007467C4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754736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9C500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5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C47576E" w14:textId="77777777" w:rsidR="00C46CFE" w:rsidRPr="004E2F2F" w:rsidRDefault="00C46CFE" w:rsidP="00C46CF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KRAJINSKIH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LANDSCAPE ARCHITECTURE WORKS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7F20D47" w14:textId="7777777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JULFS--6K0001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BF40913" w14:textId="12288E57" w:rsidR="00C46CFE" w:rsidRPr="004E2F2F" w:rsidRDefault="00C46CFE" w:rsidP="00C46CFE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7</w:t>
            </w:r>
          </w:p>
        </w:tc>
      </w:tr>
    </w:tbl>
    <w:p w14:paraId="605F6C75" w14:textId="65CBCFAA" w:rsidR="006029C2" w:rsidRDefault="006029C2" w:rsidP="004F171C"/>
    <w:p w14:paraId="47D0A277" w14:textId="77777777" w:rsidR="004F171C" w:rsidRPr="00143DF7" w:rsidRDefault="004F171C" w:rsidP="004F171C"/>
    <w:p w14:paraId="42A3D9A4" w14:textId="77777777" w:rsidR="005E6961" w:rsidRDefault="005E6961" w:rsidP="004F171C">
      <w:pPr>
        <w:sectPr w:rsidR="005E6961" w:rsidSect="001915FE">
          <w:headerReference w:type="default" r:id="rId16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53A84D88" w14:textId="5804D4AB" w:rsidR="005E6961" w:rsidRDefault="00436B51" w:rsidP="005E6961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 w:rsidRPr="007D78FA">
        <w:rPr>
          <w:b/>
          <w:sz w:val="28"/>
          <w:szCs w:val="28"/>
        </w:rPr>
        <w:lastRenderedPageBreak/>
        <w:t>SUMMARY TECHNICAL REPORT</w:t>
      </w:r>
    </w:p>
    <w:tbl>
      <w:tblPr>
        <w:tblStyle w:val="Tabelamrea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40"/>
      </w:tblGrid>
      <w:tr w:rsidR="005E6961" w:rsidRPr="00143DF7" w14:paraId="10ADF498" w14:textId="77777777" w:rsidTr="000A157F">
        <w:trPr>
          <w:cantSplit/>
          <w:trHeight w:val="255"/>
        </w:trPr>
        <w:tc>
          <w:tcPr>
            <w:tcW w:w="9640" w:type="dxa"/>
          </w:tcPr>
          <w:tbl>
            <w:tblPr>
              <w:tblStyle w:val="Tabelamrea"/>
              <w:tblW w:w="0" w:type="auto"/>
              <w:tblBorders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D04F56" w:rsidRPr="00143DF7" w14:paraId="4B3B0047" w14:textId="77777777" w:rsidTr="00B07128">
              <w:trPr>
                <w:cantSplit/>
                <w:trHeight w:val="255"/>
                <w:tblHeader/>
              </w:trPr>
              <w:tc>
                <w:tcPr>
                  <w:tcW w:w="4678" w:type="dxa"/>
                </w:tcPr>
                <w:p w14:paraId="3AFF6EE2" w14:textId="77777777" w:rsidR="00D04F56" w:rsidRPr="00143DF7" w:rsidRDefault="00D04F56" w:rsidP="000A157F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143DF7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INVESTOR</w:t>
                  </w:r>
                </w:p>
              </w:tc>
              <w:tc>
                <w:tcPr>
                  <w:tcW w:w="4678" w:type="dxa"/>
                </w:tcPr>
                <w:p w14:paraId="7AB34A6C" w14:textId="5ADF1397" w:rsidR="00D04F56" w:rsidRPr="00143DF7" w:rsidRDefault="00D04F56" w:rsidP="000A157F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</w:p>
              </w:tc>
            </w:tr>
          </w:tbl>
          <w:p w14:paraId="31868520" w14:textId="77777777" w:rsidR="005E6961" w:rsidRPr="00143DF7" w:rsidRDefault="005E6961" w:rsidP="000A157F"/>
        </w:tc>
      </w:tr>
      <w:tr w:rsidR="005E6961" w:rsidRPr="00143DF7" w14:paraId="23137722" w14:textId="77777777" w:rsidTr="000A157F">
        <w:trPr>
          <w:cantSplit/>
          <w:trHeight w:val="284"/>
        </w:trPr>
        <w:tc>
          <w:tcPr>
            <w:tcW w:w="9640" w:type="dxa"/>
          </w:tcPr>
          <w:tbl>
            <w:tblPr>
              <w:tblW w:w="9356" w:type="dxa"/>
              <w:tblBorders>
                <w:top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5E6961" w:rsidRPr="00143DF7" w14:paraId="77C12EDA" w14:textId="77777777" w:rsidTr="00E85CC9">
              <w:trPr>
                <w:trHeight w:val="255"/>
              </w:trPr>
              <w:tc>
                <w:tcPr>
                  <w:tcW w:w="4678" w:type="dxa"/>
                  <w:noWrap/>
                </w:tcPr>
                <w:p w14:paraId="7C8D2822" w14:textId="724A2C82" w:rsidR="005E6961" w:rsidRPr="00143DF7" w:rsidRDefault="00D03D53" w:rsidP="000A157F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D03D53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INVESTOR</w:t>
                  </w:r>
                  <w:r w:rsidR="005E6961" w:rsidRPr="008C462B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1</w:t>
                  </w:r>
                </w:p>
              </w:tc>
              <w:tc>
                <w:tcPr>
                  <w:tcW w:w="4678" w:type="dxa"/>
                </w:tcPr>
                <w:p w14:paraId="4E49940A" w14:textId="77777777" w:rsidR="005E6961" w:rsidRPr="006C5809" w:rsidRDefault="005E6961" w:rsidP="000A157F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436B51" w:rsidRPr="00143DF7" w14:paraId="7FE2C5BE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492F5EA0" w14:textId="0EC9F295" w:rsidR="00436B51" w:rsidRPr="00143DF7" w:rsidRDefault="00436B51" w:rsidP="00436B51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name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and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surname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company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name</w:t>
                  </w: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394DFCAA" w14:textId="77777777" w:rsidR="00436B51" w:rsidRPr="006C5809" w:rsidRDefault="00436B51" w:rsidP="00436B5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UNIVERZA V LJUBLJANI</w:t>
                  </w:r>
                </w:p>
              </w:tc>
            </w:tr>
            <w:tr w:rsidR="00436B51" w:rsidRPr="00143DF7" w14:paraId="1990EB82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39C90EDF" w14:textId="1DB60A7C" w:rsidR="00436B51" w:rsidRPr="00143DF7" w:rsidRDefault="00436B51" w:rsidP="00436B51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address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or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registered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office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of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the</w:t>
                  </w:r>
                  <w:proofErr w:type="spellEnd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company</w:t>
                  </w:r>
                  <w:proofErr w:type="spellEnd"/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714C5CCC" w14:textId="77777777" w:rsidR="00436B51" w:rsidRPr="006C5809" w:rsidRDefault="00436B51" w:rsidP="00436B51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Kongresni trg 12, 1000 LJUBLJANA</w:t>
                  </w:r>
                </w:p>
              </w:tc>
            </w:tr>
          </w:tbl>
          <w:p w14:paraId="67A79531" w14:textId="77777777" w:rsidR="005E6961" w:rsidRPr="00143DF7" w:rsidRDefault="005E6961" w:rsidP="000A157F"/>
        </w:tc>
      </w:tr>
    </w:tbl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4678"/>
      </w:tblGrid>
      <w:tr w:rsidR="00436B51" w:rsidRPr="00143DF7" w14:paraId="4852F464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CCE1045" w14:textId="7F9B4DFB" w:rsidR="00436B51" w:rsidRPr="006C5809" w:rsidRDefault="00436B51" w:rsidP="00436B51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CONSTRUCTION DATA</w:t>
            </w: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436B51" w:rsidRPr="00143DF7" w14:paraId="10F12E46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1768B8D" w14:textId="5E4BBA76" w:rsidR="00436B51" w:rsidRPr="006C5809" w:rsidRDefault="00436B51" w:rsidP="00436B5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name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construction</w:t>
            </w:r>
            <w:proofErr w:type="spellEnd"/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BD4774A" w14:textId="77777777" w:rsidR="00436B51" w:rsidRPr="006C5809" w:rsidRDefault="00436B51" w:rsidP="00436B51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Faculty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Mechanical</w:t>
            </w:r>
            <w:proofErr w:type="spellEnd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Engineering</w:t>
            </w:r>
          </w:p>
        </w:tc>
      </w:tr>
      <w:tr w:rsidR="00436B51" w:rsidRPr="00143DF7" w14:paraId="11D8866A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F88E57C" w14:textId="049C61BC" w:rsidR="00436B51" w:rsidRPr="006C5809" w:rsidRDefault="00436B51" w:rsidP="00436B51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DESIGN DOCUMENTATION DATA</w:t>
            </w: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7D70F3" w:rsidRPr="00143DF7" w14:paraId="77102E17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AA9451C" w14:textId="1C546B2E" w:rsidR="007D70F3" w:rsidRPr="006C5809" w:rsidRDefault="007D70F3" w:rsidP="007D70F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design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type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ACD0A48" w14:textId="455E237C" w:rsidR="007D70F3" w:rsidRPr="006C5809" w:rsidRDefault="007D70F3" w:rsidP="007D70F3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E1F0A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Tender </w:t>
            </w:r>
            <w:proofErr w:type="spellStart"/>
            <w:r w:rsidRPr="005E1F0A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Documents</w:t>
            </w:r>
            <w:proofErr w:type="spellEnd"/>
            <w:r w:rsidRPr="005E1F0A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(DZR)</w:t>
            </w:r>
          </w:p>
        </w:tc>
      </w:tr>
      <w:tr w:rsidR="007D70F3" w:rsidRPr="00143DF7" w14:paraId="6945C0C4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C52290" w14:textId="3DE1D1C5" w:rsidR="007D70F3" w:rsidRPr="006C5809" w:rsidRDefault="007D70F3" w:rsidP="007D70F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project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FCBD20B" w14:textId="785E06E1" w:rsidR="007D70F3" w:rsidRPr="006C5809" w:rsidRDefault="007D70F3" w:rsidP="007D70F3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E1F0A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362-19</w:t>
            </w:r>
          </w:p>
        </w:tc>
      </w:tr>
      <w:tr w:rsidR="007D70F3" w:rsidRPr="00143DF7" w14:paraId="3C434F3F" w14:textId="77777777" w:rsidTr="00072FA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3EB1DECB" w14:textId="58BF25B2" w:rsidR="007D70F3" w:rsidRPr="006C5809" w:rsidRDefault="007D70F3" w:rsidP="007D70F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expertise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area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BCF6D3" w14:textId="77777777" w:rsidR="007D70F3" w:rsidRPr="009E4D34" w:rsidRDefault="007D70F3" w:rsidP="007D70F3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455D7C5" w14:textId="77777777" w:rsidR="007D70F3" w:rsidRPr="006C5809" w:rsidRDefault="007D70F3" w:rsidP="007D70F3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</w:p>
        </w:tc>
      </w:tr>
      <w:tr w:rsidR="007D70F3" w:rsidRPr="00143DF7" w14:paraId="541733B4" w14:textId="77777777" w:rsidTr="008A3017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07D3305" w14:textId="610B508A" w:rsidR="007D70F3" w:rsidRPr="006C5809" w:rsidRDefault="007D70F3" w:rsidP="007D70F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title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1B353A" w14:textId="77777777" w:rsidR="007D70F3" w:rsidRPr="009E4D34" w:rsidRDefault="007D70F3" w:rsidP="007D70F3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4D5AB3E" w14:textId="2BFED3B5" w:rsidR="007D70F3" w:rsidRPr="006C5809" w:rsidRDefault="009A7FB0" w:rsidP="007D70F3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Head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folder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from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all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disciplines</w:t>
            </w:r>
            <w:proofErr w:type="spellEnd"/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Excluding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interior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finishes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furniture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kitchen</w:t>
            </w:r>
            <w:proofErr w:type="spellEnd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="001D5D2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</w:p>
        </w:tc>
      </w:tr>
      <w:tr w:rsidR="007D70F3" w:rsidRPr="00143DF7" w14:paraId="3E89743F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4011810" w14:textId="3D86C6C5" w:rsidR="007D70F3" w:rsidRPr="006C5809" w:rsidRDefault="007D70F3" w:rsidP="007D70F3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documentation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No.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904F721" w14:textId="17D0F9EE" w:rsidR="007D70F3" w:rsidRPr="006C5809" w:rsidRDefault="009A7FB0" w:rsidP="007D70F3">
            <w:pPr>
              <w:keepNext/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</w:tr>
    </w:tbl>
    <w:p w14:paraId="7768F0E6" w14:textId="77777777" w:rsidR="006633DD" w:rsidRPr="00143DF7" w:rsidRDefault="006633DD" w:rsidP="00E93E2F">
      <w:pPr>
        <w:tabs>
          <w:tab w:val="left" w:pos="2552"/>
        </w:tabs>
        <w:spacing w:after="360"/>
        <w:ind w:left="2552" w:hanging="2552"/>
      </w:pPr>
    </w:p>
    <w:sectPr w:rsidR="006633DD" w:rsidRPr="00143DF7" w:rsidSect="001915FE">
      <w:headerReference w:type="default" r:id="rId17"/>
      <w:pgSz w:w="11907" w:h="16840" w:code="9"/>
      <w:pgMar w:top="1985" w:right="851" w:bottom="1418" w:left="1701" w:header="709" w:footer="26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653BF" w14:textId="77777777" w:rsidR="00C120CC" w:rsidRDefault="00C120CC">
      <w:r>
        <w:separator/>
      </w:r>
    </w:p>
  </w:endnote>
  <w:endnote w:type="continuationSeparator" w:id="0">
    <w:p w14:paraId="4C7C4FB1" w14:textId="77777777" w:rsidR="00C120CC" w:rsidRDefault="00C1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0" w:type="dxa"/>
      <w:tblLayout w:type="fixed"/>
      <w:tblLook w:val="01E0" w:firstRow="1" w:lastRow="1" w:firstColumn="1" w:lastColumn="1" w:noHBand="0" w:noVBand="0"/>
    </w:tblPr>
    <w:tblGrid>
      <w:gridCol w:w="894"/>
      <w:gridCol w:w="6386"/>
      <w:gridCol w:w="868"/>
      <w:gridCol w:w="1232"/>
    </w:tblGrid>
    <w:tr w:rsidR="00021789" w14:paraId="7161E7FE" w14:textId="77777777" w:rsidTr="00B32C92">
      <w:tc>
        <w:tcPr>
          <w:tcW w:w="9380" w:type="dxa"/>
          <w:gridSpan w:val="4"/>
          <w:tcBorders>
            <w:bottom w:val="single" w:sz="4" w:space="0" w:color="auto"/>
          </w:tcBorders>
          <w:vAlign w:val="center"/>
        </w:tcPr>
        <w:p w14:paraId="1499F53D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ind w:left="-51"/>
            <w:rPr>
              <w:sz w:val="14"/>
              <w:szCs w:val="14"/>
            </w:rPr>
          </w:pPr>
          <w:r w:rsidRPr="004E6224">
            <w:rPr>
              <w:sz w:val="14"/>
              <w:szCs w:val="14"/>
            </w:rPr>
            <w:t>© IBE, d.d., svetovanje, projektiranje in inženiring, Hajdrihova ulica 4, 1001 Ljubljana</w:t>
          </w:r>
        </w:p>
      </w:tc>
    </w:tr>
    <w:tr w:rsidR="00021789" w14:paraId="4F031BEE" w14:textId="77777777" w:rsidTr="00B32C92">
      <w:trPr>
        <w:trHeight w:val="240"/>
      </w:trPr>
      <w:tc>
        <w:tcPr>
          <w:tcW w:w="894" w:type="dxa"/>
          <w:tcBorders>
            <w:top w:val="single" w:sz="4" w:space="0" w:color="auto"/>
          </w:tcBorders>
        </w:tcPr>
        <w:p w14:paraId="540DFC60" w14:textId="6AEACAB3" w:rsidR="00021789" w:rsidRPr="004E6224" w:rsidRDefault="00EC0366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>
            <w:rPr>
              <w:szCs w:val="16"/>
            </w:rPr>
            <w:t>File</w:t>
          </w:r>
          <w:r w:rsidR="00021789" w:rsidRPr="004E6224">
            <w:rPr>
              <w:szCs w:val="16"/>
            </w:rPr>
            <w:t xml:space="preserve">: </w:t>
          </w:r>
        </w:p>
      </w:tc>
      <w:tc>
        <w:tcPr>
          <w:tcW w:w="6386" w:type="dxa"/>
          <w:tcBorders>
            <w:top w:val="single" w:sz="4" w:space="0" w:color="auto"/>
            <w:right w:val="single" w:sz="4" w:space="0" w:color="auto"/>
          </w:tcBorders>
        </w:tcPr>
        <w:p w14:paraId="3797C784" w14:textId="70A95021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noProof/>
              <w:szCs w:val="16"/>
            </w:rPr>
            <w:fldChar w:fldCharType="begin"/>
          </w:r>
          <w:r>
            <w:rPr>
              <w:noProof/>
              <w:szCs w:val="16"/>
            </w:rPr>
            <w:instrText xml:space="preserve"> FILENAME   \* MERGEFORMAT </w:instrText>
          </w:r>
          <w:r>
            <w:rPr>
              <w:noProof/>
              <w:szCs w:val="16"/>
            </w:rPr>
            <w:fldChar w:fldCharType="separate"/>
          </w:r>
          <w:r w:rsidR="0026345A">
            <w:rPr>
              <w:noProof/>
              <w:szCs w:val="16"/>
            </w:rPr>
            <w:t>002_JULFS--6V_02P#Naslovnice_EN.docx</w:t>
          </w:r>
          <w:r>
            <w:rPr>
              <w:noProof/>
              <w:szCs w:val="16"/>
            </w:rPr>
            <w:fldChar w:fldCharType="end"/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</w:tcBorders>
        </w:tcPr>
        <w:p w14:paraId="54CDE838" w14:textId="1AC50E73" w:rsidR="00021789" w:rsidRPr="004E6224" w:rsidRDefault="00EC0366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proofErr w:type="spellStart"/>
          <w:r w:rsidRPr="004E6224">
            <w:rPr>
              <w:szCs w:val="16"/>
            </w:rPr>
            <w:t>Revi</w:t>
          </w:r>
          <w:r>
            <w:rPr>
              <w:szCs w:val="16"/>
            </w:rPr>
            <w:t>sion</w:t>
          </w:r>
          <w:proofErr w:type="spellEnd"/>
          <w:r w:rsidR="00021789" w:rsidRPr="004E6224">
            <w:rPr>
              <w:szCs w:val="16"/>
            </w:rPr>
            <w:t xml:space="preserve">: </w:t>
          </w:r>
        </w:p>
      </w:tc>
      <w:tc>
        <w:tcPr>
          <w:tcW w:w="1232" w:type="dxa"/>
          <w:tcBorders>
            <w:top w:val="single" w:sz="4" w:space="0" w:color="auto"/>
          </w:tcBorders>
        </w:tcPr>
        <w:p w14:paraId="7A52A14E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</w:p>
      </w:tc>
    </w:tr>
    <w:tr w:rsidR="00021789" w14:paraId="60AB0ABF" w14:textId="77777777" w:rsidTr="00B32C92">
      <w:trPr>
        <w:trHeight w:val="240"/>
      </w:trPr>
      <w:tc>
        <w:tcPr>
          <w:tcW w:w="894" w:type="dxa"/>
        </w:tcPr>
        <w:p w14:paraId="45535732" w14:textId="293E1CE6" w:rsidR="00021789" w:rsidRPr="004E6224" w:rsidRDefault="00EC0366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proofErr w:type="spellStart"/>
          <w:r>
            <w:rPr>
              <w:szCs w:val="16"/>
            </w:rPr>
            <w:t>Facility</w:t>
          </w:r>
          <w:proofErr w:type="spellEnd"/>
          <w:r w:rsidR="00021789" w:rsidRPr="004E6224">
            <w:rPr>
              <w:szCs w:val="16"/>
            </w:rPr>
            <w:t>:</w:t>
          </w:r>
        </w:p>
      </w:tc>
      <w:tc>
        <w:tcPr>
          <w:tcW w:w="6386" w:type="dxa"/>
          <w:tcBorders>
            <w:right w:val="single" w:sz="4" w:space="0" w:color="auto"/>
          </w:tcBorders>
        </w:tcPr>
        <w:p w14:paraId="2944FBEC" w14:textId="44590D42" w:rsidR="00021789" w:rsidRPr="004E6224" w:rsidRDefault="00607E9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proofErr w:type="spellStart"/>
          <w:r w:rsidRPr="00607E90">
            <w:rPr>
              <w:szCs w:val="16"/>
            </w:rPr>
            <w:t>Faculty</w:t>
          </w:r>
          <w:proofErr w:type="spellEnd"/>
          <w:r w:rsidRPr="00607E90">
            <w:rPr>
              <w:szCs w:val="16"/>
            </w:rPr>
            <w:t xml:space="preserve"> </w:t>
          </w:r>
          <w:proofErr w:type="spellStart"/>
          <w:r w:rsidRPr="00607E90">
            <w:rPr>
              <w:szCs w:val="16"/>
            </w:rPr>
            <w:t>of</w:t>
          </w:r>
          <w:proofErr w:type="spellEnd"/>
          <w:r w:rsidRPr="00607E90">
            <w:rPr>
              <w:szCs w:val="16"/>
            </w:rPr>
            <w:t xml:space="preserve"> </w:t>
          </w:r>
          <w:proofErr w:type="spellStart"/>
          <w:r w:rsidRPr="00607E90">
            <w:rPr>
              <w:szCs w:val="16"/>
            </w:rPr>
            <w:t>Mechanical</w:t>
          </w:r>
          <w:proofErr w:type="spellEnd"/>
          <w:r w:rsidRPr="00607E90">
            <w:rPr>
              <w:szCs w:val="16"/>
            </w:rPr>
            <w:t xml:space="preserve"> Engineering</w:t>
          </w:r>
        </w:p>
      </w:tc>
      <w:tc>
        <w:tcPr>
          <w:tcW w:w="868" w:type="dxa"/>
          <w:tcBorders>
            <w:left w:val="single" w:sz="4" w:space="0" w:color="auto"/>
          </w:tcBorders>
        </w:tcPr>
        <w:p w14:paraId="56814FA5" w14:textId="334B7D11" w:rsidR="00021789" w:rsidRPr="004E6224" w:rsidRDefault="00EC0366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>Dat</w:t>
          </w:r>
          <w:r>
            <w:rPr>
              <w:szCs w:val="16"/>
            </w:rPr>
            <w:t>e</w:t>
          </w:r>
          <w:r w:rsidR="00021789" w:rsidRPr="004E6224">
            <w:rPr>
              <w:szCs w:val="16"/>
            </w:rPr>
            <w:t>:</w:t>
          </w:r>
        </w:p>
      </w:tc>
      <w:tc>
        <w:tcPr>
          <w:tcW w:w="1232" w:type="dxa"/>
        </w:tcPr>
        <w:p w14:paraId="39D94EA6" w14:textId="3EB059E0" w:rsidR="00021789" w:rsidRPr="004E6224" w:rsidRDefault="009A7FB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  <w:proofErr w:type="spellStart"/>
          <w:r>
            <w:rPr>
              <w:szCs w:val="16"/>
            </w:rPr>
            <w:t>May</w:t>
          </w:r>
          <w:proofErr w:type="spellEnd"/>
          <w:r>
            <w:rPr>
              <w:szCs w:val="16"/>
            </w:rPr>
            <w:t xml:space="preserve"> 2026</w:t>
          </w:r>
        </w:p>
      </w:tc>
    </w:tr>
  </w:tbl>
  <w:p w14:paraId="1CC8366D" w14:textId="77777777" w:rsidR="00021789" w:rsidRDefault="00021789">
    <w:pPr>
      <w:pStyle w:val="Noga"/>
      <w:spacing w:before="0" w:after="0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62A58" w14:textId="77777777" w:rsidR="00C120CC" w:rsidRDefault="00C120CC">
      <w:r>
        <w:separator/>
      </w:r>
    </w:p>
  </w:footnote>
  <w:footnote w:type="continuationSeparator" w:id="0">
    <w:p w14:paraId="4137702F" w14:textId="77777777" w:rsidR="00C120CC" w:rsidRDefault="00C12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0A6DED3D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05ACF3B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570D51A5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05344" behindDoc="1" locked="0" layoutInCell="1" allowOverlap="0" wp14:anchorId="7AE1822C" wp14:editId="384BD542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45" name="Platno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39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40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8DBB51A" id="Platno 45" o:spid="_x0000_s1026" editas="canvas" style="position:absolute;margin-left:2.85pt;margin-top:1.55pt;width:47.9pt;height:37.05pt;z-index:-251611136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35021550" w14:textId="77777777" w:rsidR="00E93E2F" w:rsidRDefault="00E93E2F" w:rsidP="00E93E2F">
          <w:pPr>
            <w:rPr>
              <w:sz w:val="4"/>
              <w:szCs w:val="4"/>
            </w:rPr>
          </w:pPr>
        </w:p>
        <w:p w14:paraId="2BF866E5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06368" behindDoc="0" locked="0" layoutInCell="1" allowOverlap="1" wp14:anchorId="504127CE" wp14:editId="6EA0FA13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46" name="Slika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39027F2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7C59571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23787BC5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3632EA58" w14:textId="77777777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0.1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5A54F9C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8FE150B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1679F5C1" w14:textId="2D02AB82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5FD5ADC6" w14:textId="1B9EB79E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3C008455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6030EB3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4FBB7A3C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664D3BEB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15789F2F" w14:textId="77777777" w:rsidR="00021789" w:rsidRDefault="000217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5C4E0C84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6D2A60A1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0DC9F528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08416" behindDoc="1" locked="0" layoutInCell="1" allowOverlap="0" wp14:anchorId="0F91673C" wp14:editId="58322D48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399529761" name="Platno 13995297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954399783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383118087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8553521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0070718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0831754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4393163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D73D3A" id="Platno 1399529761" o:spid="_x0000_s1026" editas="canvas" style="position:absolute;margin-left:2.85pt;margin-top:1.55pt;width:47.9pt;height:37.05pt;z-index:-251608064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17CEABF7" w14:textId="77777777" w:rsidR="00E93E2F" w:rsidRDefault="00E93E2F" w:rsidP="00E93E2F">
          <w:pPr>
            <w:rPr>
              <w:sz w:val="4"/>
              <w:szCs w:val="4"/>
            </w:rPr>
          </w:pPr>
        </w:p>
        <w:p w14:paraId="6EA7F18D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09440" behindDoc="0" locked="0" layoutInCell="1" allowOverlap="1" wp14:anchorId="17FFFDBF" wp14:editId="52B65304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027296579" name="Slika 10272965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BEAB1B9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35B0D7A8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71BA9B00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3942FE8B" w14:textId="3EFA7ED2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0.2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5A2BE52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01D32A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1E0EEA98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3D4A981E" w14:textId="0961E1DA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2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325A2F71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1ED9429E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0FDD655E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3B8682F1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48DADE5D" w14:textId="77777777" w:rsidR="00E93E2F" w:rsidRDefault="00E93E2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45BFC64F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031EE4C6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533B2F95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11488" behindDoc="1" locked="0" layoutInCell="1" allowOverlap="0" wp14:anchorId="579051A3" wp14:editId="5698C07E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558134753" name="Platno 5581347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670005939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1951851817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899106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2883161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1814633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1507992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94D18B8" id="Platno 558134753" o:spid="_x0000_s1026" editas="canvas" style="position:absolute;margin-left:2.85pt;margin-top:1.55pt;width:47.9pt;height:37.05pt;z-index:-251604992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209D550E" w14:textId="77777777" w:rsidR="00E93E2F" w:rsidRDefault="00E93E2F" w:rsidP="00E93E2F">
          <w:pPr>
            <w:rPr>
              <w:sz w:val="4"/>
              <w:szCs w:val="4"/>
            </w:rPr>
          </w:pPr>
        </w:p>
        <w:p w14:paraId="4ED4B01C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12512" behindDoc="0" locked="0" layoutInCell="1" allowOverlap="1" wp14:anchorId="3D1D794A" wp14:editId="2EC2EBB8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627741794" name="Slika 6277417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074FA96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32BE3338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676B7BE4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69278BCE" w14:textId="7F9C29AC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0.3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2D2B4623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702E808F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4306D19B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77A3F142" w14:textId="7A95D235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10C6256D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217CD10B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4C6C4619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70CA0246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1C9692F4" w14:textId="77777777" w:rsidR="00E93E2F" w:rsidRDefault="00E93E2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055255C1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028B4A91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34B84A3C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14560" behindDoc="1" locked="0" layoutInCell="1" allowOverlap="0" wp14:anchorId="0DCF998C" wp14:editId="704247C1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67345586" name="Platno 1673455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310579557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573085129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0148927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7641841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1988796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5917415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8FD5C8C" id="Platno 167345586" o:spid="_x0000_s1026" editas="canvas" style="position:absolute;margin-left:2.85pt;margin-top:1.55pt;width:47.9pt;height:37.05pt;z-index:-251601920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1D04A410" w14:textId="77777777" w:rsidR="00E93E2F" w:rsidRDefault="00E93E2F" w:rsidP="00E93E2F">
          <w:pPr>
            <w:rPr>
              <w:sz w:val="4"/>
              <w:szCs w:val="4"/>
            </w:rPr>
          </w:pPr>
        </w:p>
        <w:p w14:paraId="5616B022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15584" behindDoc="0" locked="0" layoutInCell="1" allowOverlap="1" wp14:anchorId="39C7A449" wp14:editId="3AF65106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769461062" name="Slika 17694610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F6FFCA4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463BF5D2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64633BDF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42B08622" w14:textId="3B7E1A85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0.4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0916A8F6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455C9A57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0C99E58F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07084C49" w14:textId="7B305344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7EECE1A8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4DFCD26C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77214F19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53E4786D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6099F818" w14:textId="77777777" w:rsidR="00E93E2F" w:rsidRDefault="00E93E2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1471F20F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4CBB3006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442E42E7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17632" behindDoc="1" locked="0" layoutInCell="1" allowOverlap="0" wp14:anchorId="621671FF" wp14:editId="12202280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071982548" name="Platno 10719825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539610516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247308598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485291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1600795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834310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8190240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2FF20A" id="Platno 1071982548" o:spid="_x0000_s1026" editas="canvas" style="position:absolute;margin-left:2.85pt;margin-top:1.55pt;width:47.9pt;height:37.05pt;z-index:-251598848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3DC960E6" w14:textId="77777777" w:rsidR="00E93E2F" w:rsidRDefault="00E93E2F" w:rsidP="00E93E2F">
          <w:pPr>
            <w:rPr>
              <w:sz w:val="4"/>
              <w:szCs w:val="4"/>
            </w:rPr>
          </w:pPr>
        </w:p>
        <w:p w14:paraId="71972E3E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18656" behindDoc="0" locked="0" layoutInCell="1" allowOverlap="1" wp14:anchorId="75D83A53" wp14:editId="03427A57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907933703" name="Slika 9079337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FD606CB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60CF86C4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304CDF07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725FEFA7" w14:textId="77777777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0.4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6579E17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FCA64A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628306EB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57AD596F" w14:textId="06F3EAA7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6BAE9B40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1014D202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09C94EA0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0ADA16F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2486CA95" w14:textId="77777777" w:rsidR="00E93E2F" w:rsidRDefault="00E93E2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1E95E5E9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10F98A7A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50422E94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20704" behindDoc="1" locked="0" layoutInCell="1" allowOverlap="0" wp14:anchorId="111AF1FC" wp14:editId="51C2157B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47896502" name="Platno 14789650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928158805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734277825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0125506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569695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3437095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061135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10BC39D" id="Platno 147896502" o:spid="_x0000_s1026" editas="canvas" style="position:absolute;margin-left:2.85pt;margin-top:1.55pt;width:47.9pt;height:37.05pt;z-index:-251595776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1601CFD1" w14:textId="77777777" w:rsidR="00E93E2F" w:rsidRDefault="00E93E2F" w:rsidP="00E93E2F">
          <w:pPr>
            <w:rPr>
              <w:sz w:val="4"/>
              <w:szCs w:val="4"/>
            </w:rPr>
          </w:pPr>
        </w:p>
        <w:p w14:paraId="5E8E358D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21728" behindDoc="0" locked="0" layoutInCell="1" allowOverlap="1" wp14:anchorId="1DBEEDB9" wp14:editId="40B2841C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92269178" name="Slika 192269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0A95E02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4C8828E6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2119ACE8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77A1D3C3" w14:textId="5C314C52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0.5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1645E1EB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11F8B47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0D2EEBC8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5C1808E2" w14:textId="725EDC12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7EF12407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710AFBD9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4D6C9D2E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5AD6D689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04000DB8" w14:textId="77777777" w:rsidR="00E93E2F" w:rsidRDefault="00E93E2F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316FC305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53D6E9EC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76D8D71A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23776" behindDoc="1" locked="0" layoutInCell="1" allowOverlap="0" wp14:anchorId="1BBA3871" wp14:editId="5213F92D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653492155" name="Platno 6534921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515559275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751797083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0975703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9687127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831757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107686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B4F8B04" id="Platno 653492155" o:spid="_x0000_s1026" editas="canvas" style="position:absolute;margin-left:2.85pt;margin-top:1.55pt;width:47.9pt;height:37.05pt;z-index:-251592704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77C0EE83" w14:textId="77777777" w:rsidR="00E93E2F" w:rsidRDefault="00E93E2F" w:rsidP="00E93E2F">
          <w:pPr>
            <w:rPr>
              <w:sz w:val="4"/>
              <w:szCs w:val="4"/>
            </w:rPr>
          </w:pPr>
        </w:p>
        <w:p w14:paraId="3F8B1159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24800" behindDoc="0" locked="0" layoutInCell="1" allowOverlap="1" wp14:anchorId="634B210A" wp14:editId="543F79D6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559029598" name="Slika 5590295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525639D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166B6789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68AB8F94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7995EE6" w14:textId="5CFF1BAC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0.6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41DA6D5B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73A200B1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29016ED4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37057D7A" w14:textId="4B96A24B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2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72100CF0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18B00DF0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35137C9E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47A0775D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6CCD5170" w14:textId="77777777" w:rsidR="00E93E2F" w:rsidRDefault="00E93E2F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E93E2F" w14:paraId="5B231475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08FBB3D5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3B2EAE19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26848" behindDoc="1" locked="0" layoutInCell="1" allowOverlap="0" wp14:anchorId="14F37548" wp14:editId="5AE70E24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413269665" name="Platno 141326966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771173242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914782962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9052329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17436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9227529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034460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744FC1F" id="Platno 1413269665" o:spid="_x0000_s1026" editas="canvas" style="position:absolute;margin-left:2.85pt;margin-top:1.55pt;width:47.9pt;height:37.05pt;z-index:-251589632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08D9C602" w14:textId="77777777" w:rsidR="00E93E2F" w:rsidRDefault="00E93E2F" w:rsidP="00E93E2F">
          <w:pPr>
            <w:rPr>
              <w:sz w:val="4"/>
              <w:szCs w:val="4"/>
            </w:rPr>
          </w:pPr>
        </w:p>
        <w:p w14:paraId="258DF4CC" w14:textId="77777777" w:rsidR="00E93E2F" w:rsidRDefault="00E93E2F" w:rsidP="00E93E2F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27872" behindDoc="0" locked="0" layoutInCell="1" allowOverlap="1" wp14:anchorId="6D1663C0" wp14:editId="0EFDB371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968610559" name="Slika 19686105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1F5072E" w14:textId="77777777" w:rsidR="00E93E2F" w:rsidRPr="001F60FD" w:rsidRDefault="00E93E2F" w:rsidP="00E93E2F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40215E15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E93E2F" w14:paraId="1B3D6E63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6BD4BB9F" w14:textId="14CC6E72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0.7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5B2EAAE9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85F9911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767FF4A5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>
            <w:rPr>
              <w:sz w:val="18"/>
              <w:szCs w:val="18"/>
            </w:rPr>
            <w:t>Page/</w:t>
          </w:r>
          <w:proofErr w:type="spellStart"/>
          <w:r>
            <w:rPr>
              <w:sz w:val="18"/>
              <w:szCs w:val="18"/>
            </w:rPr>
            <w:t>Pages</w:t>
          </w:r>
          <w:proofErr w:type="spellEnd"/>
          <w:r w:rsidRPr="004E6224">
            <w:rPr>
              <w:sz w:val="18"/>
              <w:szCs w:val="18"/>
            </w:rPr>
            <w:t>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5D9451F" w14:textId="1F6B66C6" w:rsidR="00E93E2F" w:rsidRPr="00E35F16" w:rsidRDefault="00E93E2F" w:rsidP="00E93E2F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C46CFE" w:rsidRPr="00C46CFE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E93E2F" w14:paraId="7C16D5DF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1EC08151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5A2DC07D" w14:textId="77777777" w:rsidR="00E93E2F" w:rsidRPr="004E6224" w:rsidRDefault="00E93E2F" w:rsidP="00E93E2F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283E60DD" w14:textId="77777777" w:rsidR="00E93E2F" w:rsidRDefault="00E93E2F" w:rsidP="00E93E2F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1317D92E" w14:textId="77777777" w:rsidR="00E93E2F" w:rsidRDefault="00E93E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A80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548E"/>
    <w:multiLevelType w:val="hybridMultilevel"/>
    <w:tmpl w:val="3314FD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6F5D50"/>
    <w:multiLevelType w:val="hybridMultilevel"/>
    <w:tmpl w:val="2040A0C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0F7632"/>
    <w:multiLevelType w:val="hybridMultilevel"/>
    <w:tmpl w:val="4E28A21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312E6A"/>
    <w:multiLevelType w:val="hybridMultilevel"/>
    <w:tmpl w:val="8AFED33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7497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950D3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98A42A0"/>
    <w:multiLevelType w:val="hybridMultilevel"/>
    <w:tmpl w:val="67662A4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66305F"/>
    <w:multiLevelType w:val="hybridMultilevel"/>
    <w:tmpl w:val="BB5E831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B52F6F"/>
    <w:multiLevelType w:val="hybridMultilevel"/>
    <w:tmpl w:val="CA804B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03BFE"/>
    <w:multiLevelType w:val="hybridMultilevel"/>
    <w:tmpl w:val="A5042A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307220"/>
    <w:multiLevelType w:val="singleLevel"/>
    <w:tmpl w:val="04E4D7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42C24DFC"/>
    <w:multiLevelType w:val="hybridMultilevel"/>
    <w:tmpl w:val="08CCF70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50875F3"/>
    <w:multiLevelType w:val="hybridMultilevel"/>
    <w:tmpl w:val="927E700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7E27F4B"/>
    <w:multiLevelType w:val="hybridMultilevel"/>
    <w:tmpl w:val="5C42D34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044F8E"/>
    <w:multiLevelType w:val="hybridMultilevel"/>
    <w:tmpl w:val="75AA8B90"/>
    <w:lvl w:ilvl="0" w:tplc="483EFEB2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CDD7027"/>
    <w:multiLevelType w:val="hybridMultilevel"/>
    <w:tmpl w:val="B052BE6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D1C60FE"/>
    <w:multiLevelType w:val="hybridMultilevel"/>
    <w:tmpl w:val="60C288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346833"/>
    <w:multiLevelType w:val="hybridMultilevel"/>
    <w:tmpl w:val="680C30F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31A56A7"/>
    <w:multiLevelType w:val="hybridMultilevel"/>
    <w:tmpl w:val="34EE1B3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6C48AB"/>
    <w:multiLevelType w:val="hybridMultilevel"/>
    <w:tmpl w:val="36FA98F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B2E4495"/>
    <w:multiLevelType w:val="hybridMultilevel"/>
    <w:tmpl w:val="72EE9EB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CF747DF"/>
    <w:multiLevelType w:val="hybridMultilevel"/>
    <w:tmpl w:val="F98E7D2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DB54F0"/>
    <w:multiLevelType w:val="hybridMultilevel"/>
    <w:tmpl w:val="A628F7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1C51924"/>
    <w:multiLevelType w:val="hybridMultilevel"/>
    <w:tmpl w:val="C1567ED4"/>
    <w:lvl w:ilvl="0" w:tplc="8C424D3E">
      <w:start w:val="5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EF7CC4"/>
    <w:multiLevelType w:val="hybridMultilevel"/>
    <w:tmpl w:val="7082CE8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1F0AF9"/>
    <w:multiLevelType w:val="hybridMultilevel"/>
    <w:tmpl w:val="3F36491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88216F2"/>
    <w:multiLevelType w:val="multilevel"/>
    <w:tmpl w:val="A504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7DB3"/>
    <w:multiLevelType w:val="hybridMultilevel"/>
    <w:tmpl w:val="3E023540"/>
    <w:lvl w:ilvl="0" w:tplc="85382EC0">
      <w:start w:val="1"/>
      <w:numFmt w:val="bullet"/>
      <w:lvlText w:val="-"/>
      <w:lvlJc w:val="left"/>
      <w:pPr>
        <w:ind w:left="360" w:hanging="360"/>
      </w:pPr>
      <w:rPr>
        <w:rFonts w:ascii="Trebuchet MS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4D5BB4"/>
    <w:multiLevelType w:val="multilevel"/>
    <w:tmpl w:val="A504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D12432"/>
    <w:multiLevelType w:val="hybridMultilevel"/>
    <w:tmpl w:val="8C52C1F6"/>
    <w:lvl w:ilvl="0" w:tplc="C674CEC2">
      <w:start w:val="3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A3701"/>
    <w:multiLevelType w:val="hybridMultilevel"/>
    <w:tmpl w:val="B7D4D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03285F"/>
    <w:multiLevelType w:val="hybridMultilevel"/>
    <w:tmpl w:val="F5FEA73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01113468">
    <w:abstractNumId w:val="0"/>
  </w:num>
  <w:num w:numId="2" w16cid:durableId="480315822">
    <w:abstractNumId w:val="0"/>
  </w:num>
  <w:num w:numId="3" w16cid:durableId="3961674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4" w16cid:durableId="1067269268">
    <w:abstractNumId w:val="1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5" w16cid:durableId="704142352">
    <w:abstractNumId w:val="12"/>
  </w:num>
  <w:num w:numId="6" w16cid:durableId="161470216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7" w16cid:durableId="1036933641">
    <w:abstractNumId w:val="6"/>
  </w:num>
  <w:num w:numId="8" w16cid:durableId="2043245065">
    <w:abstractNumId w:val="7"/>
  </w:num>
  <w:num w:numId="9" w16cid:durableId="51931070">
    <w:abstractNumId w:val="16"/>
  </w:num>
  <w:num w:numId="10" w16cid:durableId="327758118">
    <w:abstractNumId w:val="31"/>
  </w:num>
  <w:num w:numId="11" w16cid:durableId="1106660446">
    <w:abstractNumId w:val="25"/>
  </w:num>
  <w:num w:numId="12" w16cid:durableId="1200321500">
    <w:abstractNumId w:val="15"/>
  </w:num>
  <w:num w:numId="13" w16cid:durableId="327249344">
    <w:abstractNumId w:val="11"/>
  </w:num>
  <w:num w:numId="14" w16cid:durableId="1690058561">
    <w:abstractNumId w:val="18"/>
  </w:num>
  <w:num w:numId="15" w16cid:durableId="361631593">
    <w:abstractNumId w:val="10"/>
  </w:num>
  <w:num w:numId="16" w16cid:durableId="1211264665">
    <w:abstractNumId w:val="3"/>
  </w:num>
  <w:num w:numId="17" w16cid:durableId="286861759">
    <w:abstractNumId w:val="17"/>
  </w:num>
  <w:num w:numId="18" w16cid:durableId="2105417658">
    <w:abstractNumId w:val="9"/>
  </w:num>
  <w:num w:numId="19" w16cid:durableId="458308447">
    <w:abstractNumId w:val="2"/>
  </w:num>
  <w:num w:numId="20" w16cid:durableId="927301611">
    <w:abstractNumId w:val="19"/>
  </w:num>
  <w:num w:numId="21" w16cid:durableId="1480347292">
    <w:abstractNumId w:val="4"/>
  </w:num>
  <w:num w:numId="22" w16cid:durableId="2015450787">
    <w:abstractNumId w:val="22"/>
  </w:num>
  <w:num w:numId="23" w16cid:durableId="606278571">
    <w:abstractNumId w:val="13"/>
  </w:num>
  <w:num w:numId="24" w16cid:durableId="1618640443">
    <w:abstractNumId w:val="23"/>
  </w:num>
  <w:num w:numId="25" w16cid:durableId="93676249">
    <w:abstractNumId w:val="21"/>
  </w:num>
  <w:num w:numId="26" w16cid:durableId="509639304">
    <w:abstractNumId w:val="20"/>
  </w:num>
  <w:num w:numId="27" w16cid:durableId="1181168335">
    <w:abstractNumId w:val="26"/>
  </w:num>
  <w:num w:numId="28" w16cid:durableId="625428494">
    <w:abstractNumId w:val="33"/>
  </w:num>
  <w:num w:numId="29" w16cid:durableId="1570387387">
    <w:abstractNumId w:val="24"/>
  </w:num>
  <w:num w:numId="30" w16cid:durableId="1607928106">
    <w:abstractNumId w:val="27"/>
  </w:num>
  <w:num w:numId="31" w16cid:durableId="293490135">
    <w:abstractNumId w:val="8"/>
  </w:num>
  <w:num w:numId="32" w16cid:durableId="45884796">
    <w:abstractNumId w:val="5"/>
  </w:num>
  <w:num w:numId="33" w16cid:durableId="1869103866">
    <w:abstractNumId w:val="28"/>
  </w:num>
  <w:num w:numId="34" w16cid:durableId="317150752">
    <w:abstractNumId w:val="32"/>
  </w:num>
  <w:num w:numId="35" w16cid:durableId="672103478">
    <w:abstractNumId w:val="30"/>
  </w:num>
  <w:num w:numId="36" w16cid:durableId="2109547194">
    <w:abstractNumId w:val="14"/>
  </w:num>
  <w:num w:numId="37" w16cid:durableId="1059283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attachedTemplate r:id="rId1"/>
  <w:defaultTabStop w:val="720"/>
  <w:hyphenationZone w:val="425"/>
  <w:doNotHyphenateCaps/>
  <w:drawingGridHorizontalSpacing w:val="28"/>
  <w:drawingGridVerticalSpacing w:val="28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ip" w:val="is101rv4"/>
  </w:docVars>
  <w:rsids>
    <w:rsidRoot w:val="006633DD"/>
    <w:rsid w:val="00002767"/>
    <w:rsid w:val="000046E9"/>
    <w:rsid w:val="000049FE"/>
    <w:rsid w:val="000106F5"/>
    <w:rsid w:val="000208C2"/>
    <w:rsid w:val="00021789"/>
    <w:rsid w:val="00026E55"/>
    <w:rsid w:val="00030C79"/>
    <w:rsid w:val="00031BCB"/>
    <w:rsid w:val="00042450"/>
    <w:rsid w:val="00042AB3"/>
    <w:rsid w:val="00045D14"/>
    <w:rsid w:val="00047EB4"/>
    <w:rsid w:val="00052DCA"/>
    <w:rsid w:val="0005526C"/>
    <w:rsid w:val="00055EB9"/>
    <w:rsid w:val="0006301B"/>
    <w:rsid w:val="000631A2"/>
    <w:rsid w:val="00066C58"/>
    <w:rsid w:val="00066CB0"/>
    <w:rsid w:val="00072745"/>
    <w:rsid w:val="0007585D"/>
    <w:rsid w:val="0008778D"/>
    <w:rsid w:val="00091D68"/>
    <w:rsid w:val="00092F01"/>
    <w:rsid w:val="000A0009"/>
    <w:rsid w:val="000A1A58"/>
    <w:rsid w:val="000A3D6C"/>
    <w:rsid w:val="000A6B40"/>
    <w:rsid w:val="000B1A82"/>
    <w:rsid w:val="000C56E6"/>
    <w:rsid w:val="000C6624"/>
    <w:rsid w:val="000D2CA3"/>
    <w:rsid w:val="000E08A8"/>
    <w:rsid w:val="000E1254"/>
    <w:rsid w:val="000E5190"/>
    <w:rsid w:val="000E5DA6"/>
    <w:rsid w:val="000E6CD9"/>
    <w:rsid w:val="000E6CFF"/>
    <w:rsid w:val="000F11C2"/>
    <w:rsid w:val="000F3174"/>
    <w:rsid w:val="000F5CCA"/>
    <w:rsid w:val="001008FD"/>
    <w:rsid w:val="001032DC"/>
    <w:rsid w:val="00105D38"/>
    <w:rsid w:val="00107B51"/>
    <w:rsid w:val="00112688"/>
    <w:rsid w:val="00112F21"/>
    <w:rsid w:val="001154E4"/>
    <w:rsid w:val="00126BF2"/>
    <w:rsid w:val="00126DA5"/>
    <w:rsid w:val="00127EE4"/>
    <w:rsid w:val="001309DD"/>
    <w:rsid w:val="00133A4D"/>
    <w:rsid w:val="00134065"/>
    <w:rsid w:val="00135777"/>
    <w:rsid w:val="00140F31"/>
    <w:rsid w:val="00143DF7"/>
    <w:rsid w:val="00150BE9"/>
    <w:rsid w:val="00150C7B"/>
    <w:rsid w:val="00151B80"/>
    <w:rsid w:val="00153E05"/>
    <w:rsid w:val="001552E1"/>
    <w:rsid w:val="001575FF"/>
    <w:rsid w:val="00157D87"/>
    <w:rsid w:val="00162A9F"/>
    <w:rsid w:val="0016493C"/>
    <w:rsid w:val="00173119"/>
    <w:rsid w:val="00181D29"/>
    <w:rsid w:val="00182B80"/>
    <w:rsid w:val="00183040"/>
    <w:rsid w:val="00184D5E"/>
    <w:rsid w:val="00185E7E"/>
    <w:rsid w:val="00190FD8"/>
    <w:rsid w:val="001915FE"/>
    <w:rsid w:val="001A4166"/>
    <w:rsid w:val="001A480E"/>
    <w:rsid w:val="001A5992"/>
    <w:rsid w:val="001A7865"/>
    <w:rsid w:val="001B21C6"/>
    <w:rsid w:val="001B37E7"/>
    <w:rsid w:val="001B48C2"/>
    <w:rsid w:val="001B54BB"/>
    <w:rsid w:val="001B7C5F"/>
    <w:rsid w:val="001C2B19"/>
    <w:rsid w:val="001C4B3F"/>
    <w:rsid w:val="001C6139"/>
    <w:rsid w:val="001C7F80"/>
    <w:rsid w:val="001D0056"/>
    <w:rsid w:val="001D4304"/>
    <w:rsid w:val="001D5D2E"/>
    <w:rsid w:val="001E1FCF"/>
    <w:rsid w:val="001E24FA"/>
    <w:rsid w:val="001E2E55"/>
    <w:rsid w:val="001E6F7E"/>
    <w:rsid w:val="001E7ED5"/>
    <w:rsid w:val="001F1F51"/>
    <w:rsid w:val="0020002B"/>
    <w:rsid w:val="00200286"/>
    <w:rsid w:val="00204B17"/>
    <w:rsid w:val="00206B24"/>
    <w:rsid w:val="002105D7"/>
    <w:rsid w:val="0021511C"/>
    <w:rsid w:val="002227F1"/>
    <w:rsid w:val="00224410"/>
    <w:rsid w:val="00225615"/>
    <w:rsid w:val="00227098"/>
    <w:rsid w:val="002304C4"/>
    <w:rsid w:val="0023084F"/>
    <w:rsid w:val="00234430"/>
    <w:rsid w:val="00237C28"/>
    <w:rsid w:val="00241BBF"/>
    <w:rsid w:val="00242E77"/>
    <w:rsid w:val="00245E6B"/>
    <w:rsid w:val="00246943"/>
    <w:rsid w:val="00251E42"/>
    <w:rsid w:val="00252568"/>
    <w:rsid w:val="00255686"/>
    <w:rsid w:val="0025627C"/>
    <w:rsid w:val="00257578"/>
    <w:rsid w:val="0026345A"/>
    <w:rsid w:val="00272334"/>
    <w:rsid w:val="00273173"/>
    <w:rsid w:val="0027693B"/>
    <w:rsid w:val="00282292"/>
    <w:rsid w:val="00290682"/>
    <w:rsid w:val="00291624"/>
    <w:rsid w:val="002919C2"/>
    <w:rsid w:val="0029426A"/>
    <w:rsid w:val="00295272"/>
    <w:rsid w:val="00295BB8"/>
    <w:rsid w:val="00296165"/>
    <w:rsid w:val="00296625"/>
    <w:rsid w:val="002A1C9C"/>
    <w:rsid w:val="002A6AC8"/>
    <w:rsid w:val="002C171B"/>
    <w:rsid w:val="002D73F4"/>
    <w:rsid w:val="002E2556"/>
    <w:rsid w:val="002E5642"/>
    <w:rsid w:val="002F3587"/>
    <w:rsid w:val="002F6C26"/>
    <w:rsid w:val="0030748E"/>
    <w:rsid w:val="00310BB1"/>
    <w:rsid w:val="00310ED0"/>
    <w:rsid w:val="00315FD2"/>
    <w:rsid w:val="00316BAD"/>
    <w:rsid w:val="0032027D"/>
    <w:rsid w:val="00320BB4"/>
    <w:rsid w:val="003216A5"/>
    <w:rsid w:val="00321C91"/>
    <w:rsid w:val="00321EBB"/>
    <w:rsid w:val="00323CD4"/>
    <w:rsid w:val="00326A8C"/>
    <w:rsid w:val="00332B90"/>
    <w:rsid w:val="0034118D"/>
    <w:rsid w:val="00343B0F"/>
    <w:rsid w:val="00345DD9"/>
    <w:rsid w:val="00351272"/>
    <w:rsid w:val="003526B3"/>
    <w:rsid w:val="00352E23"/>
    <w:rsid w:val="0036290F"/>
    <w:rsid w:val="00365263"/>
    <w:rsid w:val="003675BB"/>
    <w:rsid w:val="00367638"/>
    <w:rsid w:val="00370E23"/>
    <w:rsid w:val="003726A2"/>
    <w:rsid w:val="00372A50"/>
    <w:rsid w:val="00373642"/>
    <w:rsid w:val="00375050"/>
    <w:rsid w:val="003757BC"/>
    <w:rsid w:val="00377368"/>
    <w:rsid w:val="00377551"/>
    <w:rsid w:val="00385B4F"/>
    <w:rsid w:val="00385C35"/>
    <w:rsid w:val="00391CA8"/>
    <w:rsid w:val="00394F28"/>
    <w:rsid w:val="00395A34"/>
    <w:rsid w:val="003A2852"/>
    <w:rsid w:val="003B42C6"/>
    <w:rsid w:val="003C36E4"/>
    <w:rsid w:val="003C47D4"/>
    <w:rsid w:val="003C722D"/>
    <w:rsid w:val="003D0C3E"/>
    <w:rsid w:val="003D1655"/>
    <w:rsid w:val="003D16D6"/>
    <w:rsid w:val="003D3415"/>
    <w:rsid w:val="003D5BFD"/>
    <w:rsid w:val="003D6561"/>
    <w:rsid w:val="003D7017"/>
    <w:rsid w:val="003E024D"/>
    <w:rsid w:val="003E3AF4"/>
    <w:rsid w:val="003E3D21"/>
    <w:rsid w:val="003E48C4"/>
    <w:rsid w:val="003E7AB5"/>
    <w:rsid w:val="003E7C09"/>
    <w:rsid w:val="003E7EB8"/>
    <w:rsid w:val="003F4E20"/>
    <w:rsid w:val="00402E50"/>
    <w:rsid w:val="00406832"/>
    <w:rsid w:val="00407CB6"/>
    <w:rsid w:val="00412F45"/>
    <w:rsid w:val="00421EEB"/>
    <w:rsid w:val="00424936"/>
    <w:rsid w:val="00426F84"/>
    <w:rsid w:val="00427C3A"/>
    <w:rsid w:val="00431A45"/>
    <w:rsid w:val="004330AA"/>
    <w:rsid w:val="00434236"/>
    <w:rsid w:val="00436B51"/>
    <w:rsid w:val="0043712F"/>
    <w:rsid w:val="0044294B"/>
    <w:rsid w:val="00445249"/>
    <w:rsid w:val="00451B5F"/>
    <w:rsid w:val="00452366"/>
    <w:rsid w:val="00452A2D"/>
    <w:rsid w:val="004567E7"/>
    <w:rsid w:val="00460BDE"/>
    <w:rsid w:val="00460F8A"/>
    <w:rsid w:val="00461144"/>
    <w:rsid w:val="00461B8F"/>
    <w:rsid w:val="0046301C"/>
    <w:rsid w:val="00463037"/>
    <w:rsid w:val="0047294C"/>
    <w:rsid w:val="00474914"/>
    <w:rsid w:val="00474AAE"/>
    <w:rsid w:val="00482767"/>
    <w:rsid w:val="004832EB"/>
    <w:rsid w:val="004850E9"/>
    <w:rsid w:val="00485EC8"/>
    <w:rsid w:val="00490F3C"/>
    <w:rsid w:val="004935A6"/>
    <w:rsid w:val="00495D5D"/>
    <w:rsid w:val="00497059"/>
    <w:rsid w:val="00497F14"/>
    <w:rsid w:val="004B0F1E"/>
    <w:rsid w:val="004B7039"/>
    <w:rsid w:val="004C24B9"/>
    <w:rsid w:val="004C5F71"/>
    <w:rsid w:val="004D0344"/>
    <w:rsid w:val="004D1BBC"/>
    <w:rsid w:val="004D55C4"/>
    <w:rsid w:val="004D72CF"/>
    <w:rsid w:val="004E01F2"/>
    <w:rsid w:val="004E2F2F"/>
    <w:rsid w:val="004E6BFC"/>
    <w:rsid w:val="004F171C"/>
    <w:rsid w:val="004F384A"/>
    <w:rsid w:val="004F6E6E"/>
    <w:rsid w:val="0050103C"/>
    <w:rsid w:val="005037AD"/>
    <w:rsid w:val="0051688E"/>
    <w:rsid w:val="00517D74"/>
    <w:rsid w:val="00521050"/>
    <w:rsid w:val="0052114C"/>
    <w:rsid w:val="0052598A"/>
    <w:rsid w:val="005278D2"/>
    <w:rsid w:val="005311C9"/>
    <w:rsid w:val="005375F8"/>
    <w:rsid w:val="005406DE"/>
    <w:rsid w:val="005414CC"/>
    <w:rsid w:val="00541F38"/>
    <w:rsid w:val="00554D88"/>
    <w:rsid w:val="00560136"/>
    <w:rsid w:val="00563A76"/>
    <w:rsid w:val="00566D22"/>
    <w:rsid w:val="00566DC7"/>
    <w:rsid w:val="00571D84"/>
    <w:rsid w:val="00571FA6"/>
    <w:rsid w:val="0057212B"/>
    <w:rsid w:val="00574172"/>
    <w:rsid w:val="005755AF"/>
    <w:rsid w:val="0057685C"/>
    <w:rsid w:val="00577E13"/>
    <w:rsid w:val="005835D7"/>
    <w:rsid w:val="00585576"/>
    <w:rsid w:val="00586770"/>
    <w:rsid w:val="00593317"/>
    <w:rsid w:val="005963EC"/>
    <w:rsid w:val="005A00EF"/>
    <w:rsid w:val="005A10E1"/>
    <w:rsid w:val="005B2096"/>
    <w:rsid w:val="005B3848"/>
    <w:rsid w:val="005B4C81"/>
    <w:rsid w:val="005C2CB8"/>
    <w:rsid w:val="005C331C"/>
    <w:rsid w:val="005C59B9"/>
    <w:rsid w:val="005D2ABC"/>
    <w:rsid w:val="005D3E58"/>
    <w:rsid w:val="005D5FAC"/>
    <w:rsid w:val="005D60FD"/>
    <w:rsid w:val="005E0C32"/>
    <w:rsid w:val="005E1F0A"/>
    <w:rsid w:val="005E5001"/>
    <w:rsid w:val="005E6961"/>
    <w:rsid w:val="005F6A83"/>
    <w:rsid w:val="006029C2"/>
    <w:rsid w:val="00605F87"/>
    <w:rsid w:val="006063C8"/>
    <w:rsid w:val="0060643A"/>
    <w:rsid w:val="00606DCB"/>
    <w:rsid w:val="00607E90"/>
    <w:rsid w:val="00611432"/>
    <w:rsid w:val="00615F27"/>
    <w:rsid w:val="006160E5"/>
    <w:rsid w:val="00621C86"/>
    <w:rsid w:val="00623B4A"/>
    <w:rsid w:val="006249D0"/>
    <w:rsid w:val="00630808"/>
    <w:rsid w:val="0063176F"/>
    <w:rsid w:val="00632D66"/>
    <w:rsid w:val="00636E8F"/>
    <w:rsid w:val="00637201"/>
    <w:rsid w:val="00640E1B"/>
    <w:rsid w:val="00652A0E"/>
    <w:rsid w:val="00655D16"/>
    <w:rsid w:val="0065669A"/>
    <w:rsid w:val="00657297"/>
    <w:rsid w:val="0066051C"/>
    <w:rsid w:val="00661C28"/>
    <w:rsid w:val="006633DD"/>
    <w:rsid w:val="00667DCF"/>
    <w:rsid w:val="00670281"/>
    <w:rsid w:val="00674D2C"/>
    <w:rsid w:val="00677B85"/>
    <w:rsid w:val="006820EB"/>
    <w:rsid w:val="00686C8A"/>
    <w:rsid w:val="00687FC2"/>
    <w:rsid w:val="00690E47"/>
    <w:rsid w:val="0069125D"/>
    <w:rsid w:val="006A007A"/>
    <w:rsid w:val="006A2847"/>
    <w:rsid w:val="006A6C15"/>
    <w:rsid w:val="006A7FBF"/>
    <w:rsid w:val="006B2DE1"/>
    <w:rsid w:val="006B679A"/>
    <w:rsid w:val="006B6B81"/>
    <w:rsid w:val="006C166F"/>
    <w:rsid w:val="006C26C3"/>
    <w:rsid w:val="006C3030"/>
    <w:rsid w:val="006C5809"/>
    <w:rsid w:val="006D1EAF"/>
    <w:rsid w:val="006D5666"/>
    <w:rsid w:val="006E6A81"/>
    <w:rsid w:val="006F1BCD"/>
    <w:rsid w:val="006F5157"/>
    <w:rsid w:val="00700958"/>
    <w:rsid w:val="00701D5F"/>
    <w:rsid w:val="00702C0B"/>
    <w:rsid w:val="007077F6"/>
    <w:rsid w:val="0070793D"/>
    <w:rsid w:val="00707F0B"/>
    <w:rsid w:val="00715303"/>
    <w:rsid w:val="0071537E"/>
    <w:rsid w:val="00715CC3"/>
    <w:rsid w:val="00721437"/>
    <w:rsid w:val="00721E3A"/>
    <w:rsid w:val="0072786D"/>
    <w:rsid w:val="00730C45"/>
    <w:rsid w:val="00735234"/>
    <w:rsid w:val="007360D3"/>
    <w:rsid w:val="00736404"/>
    <w:rsid w:val="00740F70"/>
    <w:rsid w:val="00742C30"/>
    <w:rsid w:val="0074578A"/>
    <w:rsid w:val="007457BF"/>
    <w:rsid w:val="00747B1B"/>
    <w:rsid w:val="00750549"/>
    <w:rsid w:val="00750D1F"/>
    <w:rsid w:val="00757D1F"/>
    <w:rsid w:val="00761F76"/>
    <w:rsid w:val="007643DE"/>
    <w:rsid w:val="00764849"/>
    <w:rsid w:val="00767BA7"/>
    <w:rsid w:val="007719B4"/>
    <w:rsid w:val="0077259E"/>
    <w:rsid w:val="007729DD"/>
    <w:rsid w:val="00776E42"/>
    <w:rsid w:val="0077705B"/>
    <w:rsid w:val="0077741C"/>
    <w:rsid w:val="00777D9A"/>
    <w:rsid w:val="00780AA6"/>
    <w:rsid w:val="00780B29"/>
    <w:rsid w:val="00782AE6"/>
    <w:rsid w:val="00782B36"/>
    <w:rsid w:val="0079325A"/>
    <w:rsid w:val="007A1830"/>
    <w:rsid w:val="007A259E"/>
    <w:rsid w:val="007A40D4"/>
    <w:rsid w:val="007A4748"/>
    <w:rsid w:val="007A4E30"/>
    <w:rsid w:val="007A53E7"/>
    <w:rsid w:val="007A759D"/>
    <w:rsid w:val="007B0108"/>
    <w:rsid w:val="007B2064"/>
    <w:rsid w:val="007B58CD"/>
    <w:rsid w:val="007B59E5"/>
    <w:rsid w:val="007B6600"/>
    <w:rsid w:val="007C2078"/>
    <w:rsid w:val="007C2218"/>
    <w:rsid w:val="007D1320"/>
    <w:rsid w:val="007D310A"/>
    <w:rsid w:val="007D522A"/>
    <w:rsid w:val="007D70F3"/>
    <w:rsid w:val="007D7F08"/>
    <w:rsid w:val="007E1955"/>
    <w:rsid w:val="007F086A"/>
    <w:rsid w:val="007F0FD9"/>
    <w:rsid w:val="007F6326"/>
    <w:rsid w:val="00813E98"/>
    <w:rsid w:val="008343BD"/>
    <w:rsid w:val="00842F75"/>
    <w:rsid w:val="008465B0"/>
    <w:rsid w:val="008472A4"/>
    <w:rsid w:val="00847570"/>
    <w:rsid w:val="00856F0A"/>
    <w:rsid w:val="008577CF"/>
    <w:rsid w:val="0087060A"/>
    <w:rsid w:val="00872F43"/>
    <w:rsid w:val="008772DA"/>
    <w:rsid w:val="00880FDD"/>
    <w:rsid w:val="008B01EF"/>
    <w:rsid w:val="008B2486"/>
    <w:rsid w:val="008B60D4"/>
    <w:rsid w:val="008B61C1"/>
    <w:rsid w:val="008B6D61"/>
    <w:rsid w:val="008C462B"/>
    <w:rsid w:val="008D559C"/>
    <w:rsid w:val="008D6026"/>
    <w:rsid w:val="008D6D08"/>
    <w:rsid w:val="008D6E8C"/>
    <w:rsid w:val="008D7B16"/>
    <w:rsid w:val="008E20D8"/>
    <w:rsid w:val="008E26EE"/>
    <w:rsid w:val="008E31CC"/>
    <w:rsid w:val="008E3E9D"/>
    <w:rsid w:val="008F6A9E"/>
    <w:rsid w:val="0090043E"/>
    <w:rsid w:val="00900C73"/>
    <w:rsid w:val="00901770"/>
    <w:rsid w:val="0090436A"/>
    <w:rsid w:val="00905328"/>
    <w:rsid w:val="00907952"/>
    <w:rsid w:val="00914F5B"/>
    <w:rsid w:val="00916264"/>
    <w:rsid w:val="00923B89"/>
    <w:rsid w:val="00936B13"/>
    <w:rsid w:val="00937B17"/>
    <w:rsid w:val="00940A16"/>
    <w:rsid w:val="00940D7A"/>
    <w:rsid w:val="00943EB9"/>
    <w:rsid w:val="0094447C"/>
    <w:rsid w:val="00954932"/>
    <w:rsid w:val="0096384C"/>
    <w:rsid w:val="009679E0"/>
    <w:rsid w:val="009712E2"/>
    <w:rsid w:val="00975E6D"/>
    <w:rsid w:val="00982559"/>
    <w:rsid w:val="00983A75"/>
    <w:rsid w:val="0098457B"/>
    <w:rsid w:val="00995F67"/>
    <w:rsid w:val="009A3A8F"/>
    <w:rsid w:val="009A48A5"/>
    <w:rsid w:val="009A7FB0"/>
    <w:rsid w:val="009A7FBD"/>
    <w:rsid w:val="009B06DC"/>
    <w:rsid w:val="009B1C5C"/>
    <w:rsid w:val="009B3FB2"/>
    <w:rsid w:val="009B509E"/>
    <w:rsid w:val="009B6269"/>
    <w:rsid w:val="009C2801"/>
    <w:rsid w:val="009C3B72"/>
    <w:rsid w:val="009D12AD"/>
    <w:rsid w:val="009D5407"/>
    <w:rsid w:val="009D55D5"/>
    <w:rsid w:val="009D5A1C"/>
    <w:rsid w:val="009E114D"/>
    <w:rsid w:val="009F1D63"/>
    <w:rsid w:val="009F2394"/>
    <w:rsid w:val="009F306F"/>
    <w:rsid w:val="009F533E"/>
    <w:rsid w:val="009F7A48"/>
    <w:rsid w:val="00A041FF"/>
    <w:rsid w:val="00A15DA8"/>
    <w:rsid w:val="00A215D2"/>
    <w:rsid w:val="00A23B4A"/>
    <w:rsid w:val="00A26FB9"/>
    <w:rsid w:val="00A311D1"/>
    <w:rsid w:val="00A344A1"/>
    <w:rsid w:val="00A40394"/>
    <w:rsid w:val="00A40B54"/>
    <w:rsid w:val="00A416A2"/>
    <w:rsid w:val="00A41D16"/>
    <w:rsid w:val="00A41F9A"/>
    <w:rsid w:val="00A44FDF"/>
    <w:rsid w:val="00A4664B"/>
    <w:rsid w:val="00A46C67"/>
    <w:rsid w:val="00A52F65"/>
    <w:rsid w:val="00A5536F"/>
    <w:rsid w:val="00A614FB"/>
    <w:rsid w:val="00A65B4D"/>
    <w:rsid w:val="00A7103E"/>
    <w:rsid w:val="00A744C8"/>
    <w:rsid w:val="00A761B3"/>
    <w:rsid w:val="00A767A4"/>
    <w:rsid w:val="00A802FA"/>
    <w:rsid w:val="00A80CD5"/>
    <w:rsid w:val="00A81B17"/>
    <w:rsid w:val="00A83AB1"/>
    <w:rsid w:val="00A92DF4"/>
    <w:rsid w:val="00A93315"/>
    <w:rsid w:val="00A933F9"/>
    <w:rsid w:val="00A93E01"/>
    <w:rsid w:val="00AA22AC"/>
    <w:rsid w:val="00AA3780"/>
    <w:rsid w:val="00AA4790"/>
    <w:rsid w:val="00AA6E8F"/>
    <w:rsid w:val="00AB3D7C"/>
    <w:rsid w:val="00AB4E2D"/>
    <w:rsid w:val="00AC1AB3"/>
    <w:rsid w:val="00AC4570"/>
    <w:rsid w:val="00AC69FD"/>
    <w:rsid w:val="00AD620D"/>
    <w:rsid w:val="00AE03A5"/>
    <w:rsid w:val="00AE08D4"/>
    <w:rsid w:val="00AF3B36"/>
    <w:rsid w:val="00B10BD1"/>
    <w:rsid w:val="00B120B1"/>
    <w:rsid w:val="00B14EE0"/>
    <w:rsid w:val="00B222AD"/>
    <w:rsid w:val="00B23B4E"/>
    <w:rsid w:val="00B2645E"/>
    <w:rsid w:val="00B2769D"/>
    <w:rsid w:val="00B32C86"/>
    <w:rsid w:val="00B32C92"/>
    <w:rsid w:val="00B344A3"/>
    <w:rsid w:val="00B41795"/>
    <w:rsid w:val="00B47D6A"/>
    <w:rsid w:val="00B51234"/>
    <w:rsid w:val="00B533B0"/>
    <w:rsid w:val="00B61166"/>
    <w:rsid w:val="00B61834"/>
    <w:rsid w:val="00B65413"/>
    <w:rsid w:val="00B80046"/>
    <w:rsid w:val="00B85508"/>
    <w:rsid w:val="00B85940"/>
    <w:rsid w:val="00B86197"/>
    <w:rsid w:val="00B864B9"/>
    <w:rsid w:val="00B875C4"/>
    <w:rsid w:val="00B87CE5"/>
    <w:rsid w:val="00B9062C"/>
    <w:rsid w:val="00B93111"/>
    <w:rsid w:val="00B9599A"/>
    <w:rsid w:val="00B971F9"/>
    <w:rsid w:val="00BA1921"/>
    <w:rsid w:val="00BA6105"/>
    <w:rsid w:val="00BB0980"/>
    <w:rsid w:val="00BB727A"/>
    <w:rsid w:val="00BC119E"/>
    <w:rsid w:val="00BC3545"/>
    <w:rsid w:val="00BC5E2A"/>
    <w:rsid w:val="00BD1B8F"/>
    <w:rsid w:val="00BD328C"/>
    <w:rsid w:val="00BD4776"/>
    <w:rsid w:val="00BD4B2F"/>
    <w:rsid w:val="00BE0EBB"/>
    <w:rsid w:val="00BE3261"/>
    <w:rsid w:val="00BE4C39"/>
    <w:rsid w:val="00BF1879"/>
    <w:rsid w:val="00BF4675"/>
    <w:rsid w:val="00C00043"/>
    <w:rsid w:val="00C04607"/>
    <w:rsid w:val="00C059D8"/>
    <w:rsid w:val="00C11D8E"/>
    <w:rsid w:val="00C120CC"/>
    <w:rsid w:val="00C17256"/>
    <w:rsid w:val="00C17634"/>
    <w:rsid w:val="00C211AD"/>
    <w:rsid w:val="00C339AD"/>
    <w:rsid w:val="00C33F69"/>
    <w:rsid w:val="00C34CB8"/>
    <w:rsid w:val="00C35F66"/>
    <w:rsid w:val="00C36C45"/>
    <w:rsid w:val="00C44E2C"/>
    <w:rsid w:val="00C466FF"/>
    <w:rsid w:val="00C46CFE"/>
    <w:rsid w:val="00C54FA1"/>
    <w:rsid w:val="00C5793B"/>
    <w:rsid w:val="00C60AC9"/>
    <w:rsid w:val="00C64C02"/>
    <w:rsid w:val="00C673EC"/>
    <w:rsid w:val="00C67653"/>
    <w:rsid w:val="00C73441"/>
    <w:rsid w:val="00C743FF"/>
    <w:rsid w:val="00C74D37"/>
    <w:rsid w:val="00C74F9E"/>
    <w:rsid w:val="00C91BD8"/>
    <w:rsid w:val="00C929BB"/>
    <w:rsid w:val="00C92B24"/>
    <w:rsid w:val="00C969B7"/>
    <w:rsid w:val="00CA0B34"/>
    <w:rsid w:val="00CA7F2D"/>
    <w:rsid w:val="00CB0EFD"/>
    <w:rsid w:val="00CB3820"/>
    <w:rsid w:val="00CC7EAC"/>
    <w:rsid w:val="00CD0453"/>
    <w:rsid w:val="00CD10B1"/>
    <w:rsid w:val="00CE138C"/>
    <w:rsid w:val="00CF12D4"/>
    <w:rsid w:val="00CF26D3"/>
    <w:rsid w:val="00D0102B"/>
    <w:rsid w:val="00D01835"/>
    <w:rsid w:val="00D03D53"/>
    <w:rsid w:val="00D04328"/>
    <w:rsid w:val="00D04F56"/>
    <w:rsid w:val="00D05D4F"/>
    <w:rsid w:val="00D11D3A"/>
    <w:rsid w:val="00D1555A"/>
    <w:rsid w:val="00D174F6"/>
    <w:rsid w:val="00D17709"/>
    <w:rsid w:val="00D213CD"/>
    <w:rsid w:val="00D218C5"/>
    <w:rsid w:val="00D223BE"/>
    <w:rsid w:val="00D24C06"/>
    <w:rsid w:val="00D24CDE"/>
    <w:rsid w:val="00D267A9"/>
    <w:rsid w:val="00D31BA9"/>
    <w:rsid w:val="00D32133"/>
    <w:rsid w:val="00D355E8"/>
    <w:rsid w:val="00D356BB"/>
    <w:rsid w:val="00D42B02"/>
    <w:rsid w:val="00D56C2E"/>
    <w:rsid w:val="00D6166B"/>
    <w:rsid w:val="00D61EAB"/>
    <w:rsid w:val="00D62357"/>
    <w:rsid w:val="00D6528C"/>
    <w:rsid w:val="00D65329"/>
    <w:rsid w:val="00D65548"/>
    <w:rsid w:val="00D70787"/>
    <w:rsid w:val="00D71437"/>
    <w:rsid w:val="00D72D5D"/>
    <w:rsid w:val="00D76E25"/>
    <w:rsid w:val="00D835E7"/>
    <w:rsid w:val="00D936BD"/>
    <w:rsid w:val="00D97400"/>
    <w:rsid w:val="00D974CB"/>
    <w:rsid w:val="00D97A27"/>
    <w:rsid w:val="00DA1AFA"/>
    <w:rsid w:val="00DA1FC5"/>
    <w:rsid w:val="00DB0541"/>
    <w:rsid w:val="00DB1E19"/>
    <w:rsid w:val="00DB55F7"/>
    <w:rsid w:val="00DB630D"/>
    <w:rsid w:val="00DC0909"/>
    <w:rsid w:val="00DC430F"/>
    <w:rsid w:val="00DC43A3"/>
    <w:rsid w:val="00DC7230"/>
    <w:rsid w:val="00DD79DB"/>
    <w:rsid w:val="00DE0092"/>
    <w:rsid w:val="00DF05BA"/>
    <w:rsid w:val="00DF2C1F"/>
    <w:rsid w:val="00DF4471"/>
    <w:rsid w:val="00DF7455"/>
    <w:rsid w:val="00E01DD0"/>
    <w:rsid w:val="00E05178"/>
    <w:rsid w:val="00E05376"/>
    <w:rsid w:val="00E10B2C"/>
    <w:rsid w:val="00E10D7B"/>
    <w:rsid w:val="00E11488"/>
    <w:rsid w:val="00E17564"/>
    <w:rsid w:val="00E2106E"/>
    <w:rsid w:val="00E237A0"/>
    <w:rsid w:val="00E2584A"/>
    <w:rsid w:val="00E270FA"/>
    <w:rsid w:val="00E3423A"/>
    <w:rsid w:val="00E35F16"/>
    <w:rsid w:val="00E365F9"/>
    <w:rsid w:val="00E43E28"/>
    <w:rsid w:val="00E52061"/>
    <w:rsid w:val="00E538EF"/>
    <w:rsid w:val="00E66EEB"/>
    <w:rsid w:val="00E720C4"/>
    <w:rsid w:val="00E73368"/>
    <w:rsid w:val="00E81148"/>
    <w:rsid w:val="00E829C9"/>
    <w:rsid w:val="00E83FDC"/>
    <w:rsid w:val="00E84A39"/>
    <w:rsid w:val="00E8583C"/>
    <w:rsid w:val="00E85CC9"/>
    <w:rsid w:val="00E86E6A"/>
    <w:rsid w:val="00E86F49"/>
    <w:rsid w:val="00E90E46"/>
    <w:rsid w:val="00E9250E"/>
    <w:rsid w:val="00E93E2F"/>
    <w:rsid w:val="00E95531"/>
    <w:rsid w:val="00EA24FA"/>
    <w:rsid w:val="00EA6AC8"/>
    <w:rsid w:val="00EA7ED0"/>
    <w:rsid w:val="00EB258F"/>
    <w:rsid w:val="00EB761A"/>
    <w:rsid w:val="00EB78EC"/>
    <w:rsid w:val="00EC0366"/>
    <w:rsid w:val="00EC72EB"/>
    <w:rsid w:val="00ED227C"/>
    <w:rsid w:val="00EE0F7D"/>
    <w:rsid w:val="00EE3346"/>
    <w:rsid w:val="00EF0666"/>
    <w:rsid w:val="00EF3794"/>
    <w:rsid w:val="00EF45DF"/>
    <w:rsid w:val="00EF7112"/>
    <w:rsid w:val="00F02F6D"/>
    <w:rsid w:val="00F0554E"/>
    <w:rsid w:val="00F063F8"/>
    <w:rsid w:val="00F20AEB"/>
    <w:rsid w:val="00F23BBE"/>
    <w:rsid w:val="00F25C1E"/>
    <w:rsid w:val="00F354C8"/>
    <w:rsid w:val="00F378A6"/>
    <w:rsid w:val="00F42B5E"/>
    <w:rsid w:val="00F4352E"/>
    <w:rsid w:val="00F435EA"/>
    <w:rsid w:val="00F44EF0"/>
    <w:rsid w:val="00F45030"/>
    <w:rsid w:val="00F5004B"/>
    <w:rsid w:val="00F50875"/>
    <w:rsid w:val="00F54C87"/>
    <w:rsid w:val="00F55425"/>
    <w:rsid w:val="00F55C98"/>
    <w:rsid w:val="00F5664C"/>
    <w:rsid w:val="00F57B29"/>
    <w:rsid w:val="00F60970"/>
    <w:rsid w:val="00F633AD"/>
    <w:rsid w:val="00F65D51"/>
    <w:rsid w:val="00F6781E"/>
    <w:rsid w:val="00F81A0B"/>
    <w:rsid w:val="00F81F8B"/>
    <w:rsid w:val="00F82670"/>
    <w:rsid w:val="00F92067"/>
    <w:rsid w:val="00F93BD3"/>
    <w:rsid w:val="00F94660"/>
    <w:rsid w:val="00FA13C0"/>
    <w:rsid w:val="00FA32A0"/>
    <w:rsid w:val="00FA4BA3"/>
    <w:rsid w:val="00FA670A"/>
    <w:rsid w:val="00FA7059"/>
    <w:rsid w:val="00FB2CF5"/>
    <w:rsid w:val="00FB7415"/>
    <w:rsid w:val="00FC3F76"/>
    <w:rsid w:val="00FC5B1F"/>
    <w:rsid w:val="00FC5FED"/>
    <w:rsid w:val="00FC6123"/>
    <w:rsid w:val="00FC62BC"/>
    <w:rsid w:val="00FD0811"/>
    <w:rsid w:val="00FD1C90"/>
    <w:rsid w:val="00FD6D28"/>
    <w:rsid w:val="00FD6F1E"/>
    <w:rsid w:val="00FE104C"/>
    <w:rsid w:val="00FE1B1A"/>
    <w:rsid w:val="00FE79F3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3F2D5"/>
  <w15:docId w15:val="{C521F7CD-39DC-4694-B927-488E1180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Smart Link" w:semiHidden="1" w:uiPriority="99" w:unhideWhenUsed="1"/>
  </w:latentStyles>
  <w:style w:type="paragraph" w:default="1" w:styleId="Navaden">
    <w:name w:val="Normal"/>
    <w:qFormat/>
    <w:rsid w:val="00571D84"/>
    <w:rPr>
      <w:rFonts w:ascii="Trebuchet MS" w:hAnsi="Trebuchet MS"/>
      <w:sz w:val="22"/>
      <w:lang w:eastAsia="en-US"/>
    </w:rPr>
  </w:style>
  <w:style w:type="paragraph" w:styleId="Naslov1">
    <w:name w:val="heading 1"/>
    <w:basedOn w:val="Navaden"/>
    <w:next w:val="Navaden"/>
    <w:qFormat/>
    <w:rsid w:val="00F04F9E"/>
    <w:pPr>
      <w:keepNext/>
      <w:tabs>
        <w:tab w:val="left" w:pos="1134"/>
      </w:tabs>
      <w:spacing w:line="300" w:lineRule="atLeast"/>
      <w:ind w:left="1134" w:hanging="1134"/>
      <w:jc w:val="both"/>
      <w:outlineLvl w:val="0"/>
    </w:pPr>
    <w:rPr>
      <w:b/>
      <w:caps/>
      <w:spacing w:val="10"/>
      <w:kern w:val="28"/>
      <w:sz w:val="28"/>
    </w:rPr>
  </w:style>
  <w:style w:type="paragraph" w:styleId="Naslov2">
    <w:name w:val="heading 2"/>
    <w:basedOn w:val="Navaden"/>
    <w:next w:val="Navaden"/>
    <w:qFormat/>
    <w:rsid w:val="00F04F9E"/>
    <w:pPr>
      <w:keepNext/>
      <w:tabs>
        <w:tab w:val="left" w:pos="1134"/>
      </w:tabs>
      <w:spacing w:line="300" w:lineRule="atLeast"/>
      <w:ind w:left="1134" w:hanging="1134"/>
      <w:jc w:val="both"/>
      <w:outlineLvl w:val="1"/>
    </w:pPr>
    <w:rPr>
      <w:b/>
      <w:caps/>
      <w:sz w:val="26"/>
    </w:rPr>
  </w:style>
  <w:style w:type="paragraph" w:styleId="Naslov3">
    <w:name w:val="heading 3"/>
    <w:basedOn w:val="Navaden"/>
    <w:next w:val="Navaden"/>
    <w:qFormat/>
    <w:rsid w:val="00F04F9E"/>
    <w:pPr>
      <w:keepNext/>
      <w:tabs>
        <w:tab w:val="right" w:pos="2268"/>
        <w:tab w:val="right" w:pos="4253"/>
      </w:tabs>
      <w:spacing w:after="240"/>
      <w:outlineLvl w:val="2"/>
    </w:pPr>
    <w:rPr>
      <w:rFonts w:ascii="Arial" w:hAnsi="Arial"/>
      <w:i/>
      <w:spacing w:val="10"/>
      <w:sz w:val="14"/>
    </w:rPr>
  </w:style>
  <w:style w:type="paragraph" w:styleId="Naslov4">
    <w:name w:val="heading 4"/>
    <w:basedOn w:val="Navaden"/>
    <w:next w:val="Navaden"/>
    <w:qFormat/>
    <w:rsid w:val="00F04F9E"/>
    <w:pPr>
      <w:keepNext/>
      <w:tabs>
        <w:tab w:val="left" w:pos="851"/>
        <w:tab w:val="right" w:pos="6379"/>
        <w:tab w:val="right" w:leader="dot" w:pos="9072"/>
      </w:tabs>
      <w:outlineLvl w:val="3"/>
    </w:pPr>
    <w:rPr>
      <w:sz w:val="24"/>
    </w:rPr>
  </w:style>
  <w:style w:type="paragraph" w:styleId="Naslov5">
    <w:name w:val="heading 5"/>
    <w:basedOn w:val="Navaden"/>
    <w:next w:val="Navaden"/>
    <w:qFormat/>
    <w:rsid w:val="00F04F9E"/>
    <w:pPr>
      <w:keepNext/>
      <w:tabs>
        <w:tab w:val="left" w:pos="851"/>
        <w:tab w:val="right" w:leader="dot" w:pos="9072"/>
      </w:tabs>
      <w:outlineLvl w:val="4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1"/>
    <w:rsid w:val="00F04F9E"/>
    <w:pPr>
      <w:tabs>
        <w:tab w:val="center" w:pos="4153"/>
        <w:tab w:val="right" w:pos="8306"/>
      </w:tabs>
    </w:pPr>
  </w:style>
  <w:style w:type="paragraph" w:styleId="Noga">
    <w:name w:val="footer"/>
    <w:basedOn w:val="Navaden"/>
    <w:rsid w:val="00F04F9E"/>
    <w:pPr>
      <w:tabs>
        <w:tab w:val="left" w:pos="851"/>
        <w:tab w:val="center" w:pos="4536"/>
        <w:tab w:val="right" w:pos="6946"/>
        <w:tab w:val="left" w:pos="7230"/>
        <w:tab w:val="left" w:pos="7938"/>
        <w:tab w:val="right" w:pos="9072"/>
      </w:tabs>
      <w:spacing w:before="40" w:after="40"/>
      <w:jc w:val="both"/>
    </w:pPr>
    <w:rPr>
      <w:sz w:val="16"/>
    </w:rPr>
  </w:style>
  <w:style w:type="paragraph" w:styleId="Kazaloslik">
    <w:name w:val="table of figures"/>
    <w:basedOn w:val="Navaden"/>
    <w:next w:val="Navaden"/>
    <w:rsid w:val="00F04F9E"/>
    <w:pPr>
      <w:tabs>
        <w:tab w:val="right" w:pos="9639"/>
      </w:tabs>
      <w:ind w:left="400" w:hanging="400"/>
    </w:pPr>
    <w:rPr>
      <w:caps/>
    </w:rPr>
  </w:style>
  <w:style w:type="paragraph" w:styleId="Kazalovsebine1">
    <w:name w:val="toc 1"/>
    <w:basedOn w:val="Navaden"/>
    <w:next w:val="Navaden"/>
    <w:autoRedefine/>
    <w:rsid w:val="00F04F9E"/>
    <w:pPr>
      <w:tabs>
        <w:tab w:val="right" w:pos="9639"/>
      </w:tabs>
      <w:spacing w:before="360"/>
    </w:pPr>
    <w:rPr>
      <w:rFonts w:ascii="Arial" w:hAnsi="Arial"/>
      <w:b/>
      <w:caps/>
      <w:sz w:val="24"/>
    </w:rPr>
  </w:style>
  <w:style w:type="paragraph" w:styleId="Kazalovsebine2">
    <w:name w:val="toc 2"/>
    <w:basedOn w:val="Navaden"/>
    <w:next w:val="Navaden"/>
    <w:autoRedefine/>
    <w:rsid w:val="00F04F9E"/>
    <w:pPr>
      <w:tabs>
        <w:tab w:val="right" w:pos="9639"/>
      </w:tabs>
      <w:spacing w:before="240"/>
      <w:ind w:left="200"/>
    </w:pPr>
    <w:rPr>
      <w:b/>
    </w:rPr>
  </w:style>
  <w:style w:type="paragraph" w:styleId="Kazalovsebine3">
    <w:name w:val="toc 3"/>
    <w:basedOn w:val="Navaden"/>
    <w:next w:val="Navaden"/>
    <w:autoRedefine/>
    <w:rsid w:val="00F04F9E"/>
    <w:pPr>
      <w:tabs>
        <w:tab w:val="right" w:pos="9639"/>
      </w:tabs>
      <w:ind w:left="400"/>
    </w:pPr>
  </w:style>
  <w:style w:type="paragraph" w:styleId="Kazalovsebine4">
    <w:name w:val="toc 4"/>
    <w:basedOn w:val="Navaden"/>
    <w:next w:val="Navaden"/>
    <w:autoRedefine/>
    <w:rsid w:val="00F04F9E"/>
    <w:pPr>
      <w:tabs>
        <w:tab w:val="right" w:pos="9639"/>
      </w:tabs>
      <w:ind w:left="600"/>
    </w:pPr>
  </w:style>
  <w:style w:type="paragraph" w:styleId="Kazalovsebine5">
    <w:name w:val="toc 5"/>
    <w:basedOn w:val="Navaden"/>
    <w:next w:val="Navaden"/>
    <w:autoRedefine/>
    <w:rsid w:val="00F04F9E"/>
    <w:pPr>
      <w:tabs>
        <w:tab w:val="right" w:pos="9639"/>
      </w:tabs>
      <w:ind w:left="800"/>
    </w:pPr>
  </w:style>
  <w:style w:type="paragraph" w:styleId="Kazalovsebine6">
    <w:name w:val="toc 6"/>
    <w:basedOn w:val="Navaden"/>
    <w:next w:val="Navaden"/>
    <w:autoRedefine/>
    <w:rsid w:val="00F04F9E"/>
    <w:pPr>
      <w:tabs>
        <w:tab w:val="right" w:pos="9639"/>
      </w:tabs>
      <w:ind w:left="1000"/>
    </w:pPr>
  </w:style>
  <w:style w:type="paragraph" w:styleId="Kazalovsebine7">
    <w:name w:val="toc 7"/>
    <w:basedOn w:val="Navaden"/>
    <w:next w:val="Navaden"/>
    <w:autoRedefine/>
    <w:rsid w:val="00F04F9E"/>
    <w:pPr>
      <w:tabs>
        <w:tab w:val="right" w:pos="9639"/>
      </w:tabs>
      <w:ind w:left="1200"/>
    </w:pPr>
  </w:style>
  <w:style w:type="paragraph" w:styleId="Kazalovsebine8">
    <w:name w:val="toc 8"/>
    <w:basedOn w:val="Navaden"/>
    <w:next w:val="Navaden"/>
    <w:autoRedefine/>
    <w:rsid w:val="00F04F9E"/>
    <w:pPr>
      <w:tabs>
        <w:tab w:val="right" w:pos="9639"/>
      </w:tabs>
      <w:ind w:left="1400"/>
    </w:pPr>
  </w:style>
  <w:style w:type="paragraph" w:styleId="Kazalovsebine9">
    <w:name w:val="toc 9"/>
    <w:basedOn w:val="Navaden"/>
    <w:next w:val="Navaden"/>
    <w:autoRedefine/>
    <w:rsid w:val="00F04F9E"/>
    <w:pPr>
      <w:tabs>
        <w:tab w:val="right" w:pos="9639"/>
      </w:tabs>
      <w:ind w:left="1600"/>
    </w:pPr>
  </w:style>
  <w:style w:type="paragraph" w:customStyle="1" w:styleId="predpisi">
    <w:name w:val="predpisi"/>
    <w:basedOn w:val="Navaden"/>
    <w:rsid w:val="00F04F9E"/>
    <w:pPr>
      <w:tabs>
        <w:tab w:val="left" w:pos="993"/>
      </w:tabs>
      <w:ind w:left="992" w:hanging="992"/>
      <w:jc w:val="both"/>
    </w:pPr>
    <w:rPr>
      <w:rFonts w:ascii="Arial" w:hAnsi="Arial"/>
      <w:i/>
    </w:rPr>
  </w:style>
  <w:style w:type="paragraph" w:styleId="Naslov">
    <w:name w:val="Title"/>
    <w:basedOn w:val="Navaden"/>
    <w:qFormat/>
    <w:rsid w:val="00F04F9E"/>
    <w:pPr>
      <w:spacing w:before="120" w:after="120" w:line="320" w:lineRule="atLeast"/>
      <w:jc w:val="center"/>
    </w:pPr>
    <w:rPr>
      <w:rFonts w:ascii="Arial" w:hAnsi="Arial"/>
      <w:b/>
      <w:i/>
      <w:spacing w:val="20"/>
      <w:sz w:val="36"/>
    </w:rPr>
  </w:style>
  <w:style w:type="paragraph" w:styleId="Oznaenseznam">
    <w:name w:val="List Bullet"/>
    <w:basedOn w:val="Navaden"/>
    <w:autoRedefine/>
    <w:rsid w:val="00F04F9E"/>
    <w:pPr>
      <w:spacing w:after="100" w:line="300" w:lineRule="atLeast"/>
      <w:ind w:left="284" w:hanging="284"/>
      <w:jc w:val="both"/>
    </w:pPr>
    <w:rPr>
      <w:rFonts w:ascii="Arial" w:hAnsi="Arial"/>
    </w:rPr>
  </w:style>
  <w:style w:type="character" w:styleId="Hiperpovezava">
    <w:name w:val="Hyperlink"/>
    <w:rsid w:val="00F04F9E"/>
    <w:rPr>
      <w:color w:val="0000FF"/>
      <w:u w:val="single"/>
    </w:rPr>
  </w:style>
  <w:style w:type="paragraph" w:styleId="Besedilooblaka">
    <w:name w:val="Balloon Text"/>
    <w:basedOn w:val="Navaden"/>
    <w:rsid w:val="00F04F9E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F04F9E"/>
  </w:style>
  <w:style w:type="table" w:styleId="Tabelamrea">
    <w:name w:val="Table Grid"/>
    <w:basedOn w:val="Navadnatabela"/>
    <w:rsid w:val="00F0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elegantna">
    <w:name w:val="Table Elegant"/>
    <w:basedOn w:val="Navadnatabela"/>
    <w:rsid w:val="00F04F9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GlavaZnak1">
    <w:name w:val="Glava Znak1"/>
    <w:link w:val="Glava"/>
    <w:rsid w:val="00F04F9E"/>
    <w:rPr>
      <w:rFonts w:ascii="Trebuchet MS" w:hAnsi="Trebuchet MS"/>
      <w:sz w:val="22"/>
      <w:lang w:val="sl-SI" w:eastAsia="en-US" w:bidi="ar-SA"/>
    </w:rPr>
  </w:style>
  <w:style w:type="paragraph" w:customStyle="1" w:styleId="Labele">
    <w:name w:val="Labele"/>
    <w:basedOn w:val="Navaden"/>
    <w:link w:val="LabeleZnak"/>
    <w:rsid w:val="00F04F9E"/>
    <w:pPr>
      <w:tabs>
        <w:tab w:val="left" w:pos="851"/>
        <w:tab w:val="left" w:pos="1701"/>
      </w:tabs>
      <w:spacing w:before="60"/>
      <w:ind w:left="2552" w:hanging="2552"/>
    </w:pPr>
    <w:rPr>
      <w:sz w:val="20"/>
      <w:szCs w:val="18"/>
    </w:rPr>
  </w:style>
  <w:style w:type="paragraph" w:customStyle="1" w:styleId="Podatki">
    <w:name w:val="Podatki"/>
    <w:basedOn w:val="Labele"/>
    <w:link w:val="PodatkiZnak"/>
    <w:rsid w:val="00F04F9E"/>
    <w:pPr>
      <w:tabs>
        <w:tab w:val="clear" w:pos="851"/>
      </w:tabs>
      <w:spacing w:before="240" w:line="280" w:lineRule="atLeast"/>
    </w:pPr>
    <w:rPr>
      <w:b/>
      <w:sz w:val="22"/>
    </w:rPr>
  </w:style>
  <w:style w:type="character" w:customStyle="1" w:styleId="LabeleZnak">
    <w:name w:val="Labele Znak"/>
    <w:link w:val="Labele"/>
    <w:rsid w:val="00F04F9E"/>
    <w:rPr>
      <w:rFonts w:ascii="Trebuchet MS" w:hAnsi="Trebuchet MS"/>
      <w:szCs w:val="18"/>
      <w:lang w:val="sl-SI" w:eastAsia="en-US" w:bidi="ar-SA"/>
    </w:rPr>
  </w:style>
  <w:style w:type="character" w:customStyle="1" w:styleId="PodatkiZnak">
    <w:name w:val="Podatki Znak"/>
    <w:link w:val="Podatki"/>
    <w:rsid w:val="00F04F9E"/>
    <w:rPr>
      <w:rFonts w:ascii="Trebuchet MS" w:hAnsi="Trebuchet MS"/>
      <w:b/>
      <w:sz w:val="22"/>
      <w:szCs w:val="18"/>
      <w:lang w:val="sl-SI" w:eastAsia="en-US" w:bidi="ar-SA"/>
    </w:rPr>
  </w:style>
  <w:style w:type="paragraph" w:customStyle="1" w:styleId="Obrobaspodaj">
    <w:name w:val="Obroba spodaj"/>
    <w:basedOn w:val="Podatki"/>
    <w:rsid w:val="00F04F9E"/>
    <w:pPr>
      <w:pBdr>
        <w:bottom w:val="dotted" w:sz="4" w:space="1" w:color="auto"/>
      </w:pBdr>
      <w:tabs>
        <w:tab w:val="clear" w:pos="1701"/>
      </w:tabs>
      <w:spacing w:before="0" w:line="200" w:lineRule="exact"/>
      <w:ind w:left="0" w:firstLine="0"/>
    </w:pPr>
    <w:rPr>
      <w:b w:val="0"/>
    </w:rPr>
  </w:style>
  <w:style w:type="paragraph" w:customStyle="1" w:styleId="SlogLabele">
    <w:name w:val="Slog Labele +"/>
    <w:basedOn w:val="Labele"/>
    <w:rsid w:val="00F04F9E"/>
  </w:style>
  <w:style w:type="paragraph" w:customStyle="1" w:styleId="SlogPodatkiPred0pt">
    <w:name w:val="Slog Podatki + Pred:  0 pt"/>
    <w:basedOn w:val="Podatki"/>
    <w:rsid w:val="00F04F9E"/>
    <w:pPr>
      <w:spacing w:before="0"/>
    </w:pPr>
    <w:rPr>
      <w:bCs/>
      <w:szCs w:val="20"/>
    </w:rPr>
  </w:style>
  <w:style w:type="character" w:styleId="Krepko">
    <w:name w:val="Strong"/>
    <w:aliases w:val="Navaden + TrebuchetMS,Ležeče,Pred:  12 pt,Razmik vrstic:  Vsaj 14 pt"/>
    <w:qFormat/>
    <w:rsid w:val="00F04F9E"/>
    <w:rPr>
      <w:b/>
      <w:bCs/>
    </w:rPr>
  </w:style>
  <w:style w:type="character" w:customStyle="1" w:styleId="GlavaZnak">
    <w:name w:val="Glava Znak"/>
    <w:rsid w:val="00B533B0"/>
    <w:rPr>
      <w:rFonts w:ascii="Trebuchet MS" w:hAnsi="Trebuchet MS"/>
      <w:sz w:val="22"/>
      <w:lang w:val="sl-SI" w:eastAsia="en-US" w:bidi="ar-SA"/>
    </w:rPr>
  </w:style>
  <w:style w:type="character" w:styleId="Pripombasklic">
    <w:name w:val="annotation reference"/>
    <w:basedOn w:val="Privzetapisavaodstavka"/>
    <w:rsid w:val="005D3E5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D3E5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D3E58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5D3E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D3E58"/>
    <w:rPr>
      <w:rFonts w:ascii="Trebuchet MS" w:hAnsi="Trebuchet MS"/>
      <w:b/>
      <w:bCs/>
      <w:lang w:eastAsia="en-US"/>
    </w:rPr>
  </w:style>
  <w:style w:type="paragraph" w:styleId="Brezrazmikov">
    <w:name w:val="No Spacing"/>
    <w:qFormat/>
    <w:rsid w:val="005B3848"/>
    <w:rPr>
      <w:rFonts w:ascii="Trebuchet MS" w:hAnsi="Trebuchet MS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be\is101rv4\PGD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"/>
        <a:font script="Hang" typeface=""/>
        <a:font script="Hans" typeface=""/>
        <a:font script="Hant"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"/>
        <a:font script="Hang" typeface=""/>
        <a:font script="Hans" typeface=""/>
        <a:font script="Hant"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981A77-8848-4E41-B2A0-6945EBB5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PGD.DOT</Template>
  <TotalTime>257</TotalTime>
  <Pages>10</Pages>
  <Words>2378</Words>
  <Characters>13559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O-ZN-PDx33</vt:lpstr>
      <vt:lpstr/>
    </vt:vector>
  </TitlesOfParts>
  <Company>IBE d.d.</Company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O-ZN-PDx33</dc:title>
  <dc:subject/>
  <dc:creator>IBE</dc:creator>
  <cp:keywords/>
  <dc:description/>
  <cp:lastModifiedBy>Elvis Štemberger</cp:lastModifiedBy>
  <cp:revision>26</cp:revision>
  <cp:lastPrinted>2026-05-09T19:17:00Z</cp:lastPrinted>
  <dcterms:created xsi:type="dcterms:W3CDTF">2026-04-17T12:59:00Z</dcterms:created>
  <dcterms:modified xsi:type="dcterms:W3CDTF">2026-06-01T08:15:00Z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453093918</vt:i4>
  </property>
  <property fmtid="{D5CDD505-2E9C-101B-9397-08002B2CF9AE}" pid="3" name="_EmailSubject">
    <vt:lpwstr/>
  </property>
  <property fmtid="{D5CDD505-2E9C-101B-9397-08002B2CF9AE}" pid="4" name="_AuthorEmail">
    <vt:lpwstr/>
  </property>
  <property fmtid="{D5CDD505-2E9C-101B-9397-08002B2CF9AE}" pid="5" name="_AuthorEmailDisplayName">
    <vt:lpwstr/>
  </property>
  <property fmtid="{D5CDD505-2E9C-101B-9397-08002B2CF9AE}" pid="6" name="_ReviewingToolsShownOnce">
    <vt:lpwstr/>
  </property>
</Properties>
</file>